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E23" w:rsidRPr="006346F4" w:rsidRDefault="00272E23" w:rsidP="006346F4">
      <w:pPr>
        <w:pStyle w:val="Header"/>
        <w:jc w:val="center"/>
        <w:rPr>
          <w:b/>
          <w:sz w:val="16"/>
          <w:szCs w:val="16"/>
        </w:rPr>
      </w:pPr>
      <w:r w:rsidRPr="006346F4">
        <w:rPr>
          <w:b/>
          <w:sz w:val="16"/>
          <w:szCs w:val="16"/>
        </w:rPr>
        <w:t xml:space="preserve">HOPA ANADOLU LİSESİ  </w:t>
      </w:r>
      <w:r>
        <w:rPr>
          <w:b/>
          <w:sz w:val="16"/>
          <w:szCs w:val="16"/>
        </w:rPr>
        <w:t>2011-2012</w:t>
      </w:r>
      <w:r w:rsidRPr="006346F4">
        <w:rPr>
          <w:b/>
          <w:sz w:val="16"/>
          <w:szCs w:val="16"/>
        </w:rPr>
        <w:t xml:space="preserve"> EĞİTİM ÖĞRETİM YILI FİZİK DERSİ 11. SINIFLAR ll. DÖNEM  l.SINAV YAZILI SORULARIDIR</w:t>
      </w:r>
    </w:p>
    <w:p w:rsidR="00272E23" w:rsidRDefault="00272E23" w:rsidP="006346F4">
      <w:pPr>
        <w:pStyle w:val="Header"/>
        <w:jc w:val="center"/>
        <w:rPr>
          <w:sz w:val="16"/>
          <w:szCs w:val="16"/>
        </w:rPr>
      </w:pPr>
    </w:p>
    <w:p w:rsidR="00272E23" w:rsidRPr="006346F4" w:rsidRDefault="00272E23" w:rsidP="006346F4">
      <w:pPr>
        <w:pStyle w:val="Header"/>
        <w:rPr>
          <w:b/>
          <w:sz w:val="16"/>
          <w:szCs w:val="16"/>
        </w:rPr>
      </w:pPr>
      <w:r w:rsidRPr="006346F4">
        <w:rPr>
          <w:b/>
          <w:sz w:val="16"/>
          <w:szCs w:val="16"/>
        </w:rPr>
        <w:t xml:space="preserve">Adısoyadı:………………………………                   Numarası:   ………………..  Sınıfı       :…………………… </w:t>
      </w:r>
      <w:r w:rsidRPr="006346F4">
        <w:rPr>
          <w:b/>
          <w:sz w:val="16"/>
          <w:szCs w:val="16"/>
        </w:rPr>
        <w:tab/>
        <w:t>NOTU:…………/…………………….</w:t>
      </w:r>
    </w:p>
    <w:p w:rsidR="00272E23" w:rsidRDefault="00272E23" w:rsidP="007C0FE5">
      <w:pPr>
        <w:spacing w:after="0"/>
        <w:rPr>
          <w:sz w:val="16"/>
          <w:szCs w:val="16"/>
        </w:rPr>
      </w:pPr>
    </w:p>
    <w:p w:rsidR="00272E23" w:rsidRPr="006A352C" w:rsidRDefault="00272E23" w:rsidP="007C0FE5">
      <w:pPr>
        <w:spacing w:after="0"/>
        <w:rPr>
          <w:sz w:val="16"/>
          <w:szCs w:val="16"/>
        </w:rPr>
      </w:pPr>
      <w:r>
        <w:rPr>
          <w:sz w:val="16"/>
          <w:szCs w:val="16"/>
        </w:rPr>
        <w:t>1.</w:t>
      </w:r>
      <w:r w:rsidRPr="009B1F5B">
        <w:rPr>
          <w:rFonts w:cs="Arial"/>
          <w:sz w:val="16"/>
          <w:szCs w:val="16"/>
        </w:rPr>
        <w:t xml:space="preserve">Aşağıda "Tamlayıcı dallanmış ağaç" yöntemine uygun bir etkinlik verilmiştir. Bu cümlelerin doğru olanlarını (D), yanlış olanlarını (Y) ile belirleyip ilgili ok yönünde ilerleyiniz. Her doğru kararınız size 5 </w:t>
      </w:r>
      <w:r>
        <w:rPr>
          <w:rFonts w:cs="Arial"/>
          <w:sz w:val="16"/>
          <w:szCs w:val="16"/>
        </w:rPr>
        <w:t>-5-4 (14p)</w:t>
      </w:r>
      <w:r w:rsidRPr="009B1F5B">
        <w:rPr>
          <w:rFonts w:cs="Arial"/>
          <w:sz w:val="16"/>
          <w:szCs w:val="16"/>
        </w:rPr>
        <w:t>puan kazandıracak ve bir sonraki aşamayı etkileyecektir. Vereceğiniz cevaplarla farklı yollardan sekiz ayrı çıkışa ulaşabilirsiniz. En çok puan alacağınız çıkışı bulunuz.</w:t>
      </w:r>
    </w:p>
    <w:p w:rsidR="00272E23" w:rsidRDefault="00272E23" w:rsidP="00E50BB4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rect id="_x0000_s1026" style="position:absolute;margin-left:276.1pt;margin-top:95.25pt;width:32.8pt;height:21.05pt;z-index:251704832" strokecolor="white">
            <v:textbox>
              <w:txbxContent>
                <w:p w:rsidR="00272E23" w:rsidRPr="002932CF" w:rsidRDefault="00272E23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280.1pt;margin-top:142.45pt;width:32.8pt;height:21.05pt;z-index:251705856" strokecolor="white">
            <v:textbox>
              <w:txbxContent>
                <w:p w:rsidR="00272E23" w:rsidRPr="002932CF" w:rsidRDefault="00272E23" w:rsidP="002932CF">
                  <w:pPr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</w:p>
              </w:txbxContent>
            </v:textbox>
          </v:rect>
        </w:pict>
      </w:r>
      <w:r w:rsidRPr="003C4F72">
        <w:rPr>
          <w:noProof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i1025" type="#_x0000_t75" style="width:496.5pt;height:175.5pt;visibility:visible">
            <v:imagedata r:id="rId7" o:title=""/>
          </v:shape>
        </w:pict>
      </w:r>
    </w:p>
    <w:p w:rsidR="00272E23" w:rsidRDefault="00272E23" w:rsidP="00E50BB4">
      <w:pPr>
        <w:spacing w:after="0"/>
        <w:rPr>
          <w:noProof/>
          <w:sz w:val="16"/>
          <w:szCs w:val="16"/>
          <w:lang w:eastAsia="tr-TR"/>
        </w:rPr>
      </w:pPr>
    </w:p>
    <w:p w:rsidR="00272E23" w:rsidRDefault="00272E23" w:rsidP="00E50BB4">
      <w:pPr>
        <w:spacing w:after="0"/>
        <w:rPr>
          <w:sz w:val="16"/>
          <w:szCs w:val="16"/>
        </w:rPr>
        <w:sectPr w:rsidR="00272E23" w:rsidSect="006346F4">
          <w:headerReference w:type="default" r:id="rId8"/>
          <w:pgSz w:w="11906" w:h="16838" w:code="9"/>
          <w:pgMar w:top="142" w:right="851" w:bottom="851" w:left="567" w:header="709" w:footer="709" w:gutter="0"/>
          <w:cols w:sep="1" w:space="284"/>
          <w:docGrid w:linePitch="360"/>
        </w:sectPr>
      </w:pPr>
    </w:p>
    <w:p w:rsidR="00272E23" w:rsidRPr="007C0FE5" w:rsidRDefault="00272E23" w:rsidP="00E103B4">
      <w:pPr>
        <w:spacing w:after="0"/>
        <w:rPr>
          <w:sz w:val="16"/>
          <w:szCs w:val="16"/>
        </w:rPr>
      </w:pPr>
      <w:r>
        <w:rPr>
          <w:sz w:val="16"/>
          <w:szCs w:val="16"/>
        </w:rPr>
        <w:t>2.</w:t>
      </w:r>
    </w:p>
    <w:p w:rsidR="00272E23" w:rsidRDefault="00272E23" w:rsidP="00303BEB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" o:spid="_x0000_s1028" type="#_x0000_t120" style="position:absolute;left:0;text-align:left;margin-left:27.45pt;margin-top:.85pt;width:53.85pt;height:53.85pt;z-index:25160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" strokeweight="1.5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9" type="#_x0000_t202" style="position:absolute;left:0;text-align:left;margin-left:35.45pt;margin-top:15.4pt;width:25.25pt;height:19pt;z-index:25161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" filled="f" stroked="f" strokeweight=".5pt">
            <v:textbox style="mso-next-textbox:#Metin Kutusu 5">
              <w:txbxContent>
                <w:p w:rsidR="00272E23" w:rsidRPr="00CC4920" w:rsidRDefault="00272E23" w:rsidP="00CC4920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O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0" type="#_x0000_t202" style="position:absolute;left:0;text-align:left;margin-left:21.7pt;margin-top:25.35pt;width:36.35pt;height:16.4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" filled="f" stroked="f" strokeweight=".5pt">
            <v:textbox style="mso-next-textbox:#Metin Kutusu 8">
              <w:txbxContent>
                <w:p w:rsidR="00272E23" w:rsidRPr="00CC4920" w:rsidRDefault="00272E23" w:rsidP="00CC4920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30cm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1" type="#_x0000_t202" style="position:absolute;left:0;text-align:left;margin-left:53.35pt;margin-top:25.6pt;width:36.35pt;height:16.45pt;z-index:25161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" filled="f" stroked="f" strokeweight=".5pt">
            <v:textbox style="mso-next-textbox:#Metin Kutusu 9">
              <w:txbxContent>
                <w:p w:rsidR="00272E23" w:rsidRPr="00CC4920" w:rsidRDefault="00272E23" w:rsidP="00CC4920">
                  <w:pPr>
                    <w:spacing w:after="0"/>
                    <w:rPr>
                      <w:sz w:val="16"/>
                      <w:szCs w:val="16"/>
                      <w:vertAlign w:val="subscript"/>
                    </w:rPr>
                  </w:pPr>
                  <w:r>
                    <w:rPr>
                      <w:sz w:val="16"/>
                      <w:szCs w:val="16"/>
                    </w:rPr>
                    <w:t>10cm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" o:spid="_x0000_s1032" style="position:absolute;left:0;text-align:left;z-index:251610624;visibility:visible" from="26.55pt,29.7pt" to="49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">
            <v:stroke dashstyle="dash"/>
          </v:line>
        </w:pict>
      </w:r>
      <w:r>
        <w:rPr>
          <w:sz w:val="16"/>
          <w:szCs w:val="16"/>
        </w:rPr>
        <w:t xml:space="preserve">                             Yarı çapı </w:t>
      </w:r>
      <w:smartTag w:uri="urn:schemas-microsoft-com:office:smarttags" w:element="metricconverter">
        <w:smartTagPr>
          <w:attr w:name="ProductID" w:val="30 cm"/>
        </w:smartTagPr>
        <w:r>
          <w:rPr>
            <w:sz w:val="16"/>
            <w:szCs w:val="16"/>
          </w:rPr>
          <w:t>30 cm</w:t>
        </w:r>
      </w:smartTag>
      <w:r>
        <w:rPr>
          <w:sz w:val="16"/>
          <w:szCs w:val="16"/>
        </w:rPr>
        <w:t xml:space="preserve"> olan düzgün türdeş O</w:t>
      </w:r>
      <w:r>
        <w:rPr>
          <w:sz w:val="16"/>
          <w:szCs w:val="16"/>
          <w:vertAlign w:val="subscript"/>
        </w:rPr>
        <w:t xml:space="preserve">1 </w:t>
      </w:r>
      <w:r>
        <w:rPr>
          <w:sz w:val="16"/>
          <w:szCs w:val="16"/>
        </w:rPr>
        <w:t>merkezli</w:t>
      </w:r>
    </w:p>
    <w:p w:rsidR="00272E23" w:rsidRDefault="00272E23" w:rsidP="0071606E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033" style="position:absolute;left:0;text-align:left;margin-left:52.15pt;margin-top:3.5pt;width:31.6pt;height:27.1pt;z-index:251613696" coordorigin="2006,2006" coordsize="505,542">
            <v:shape id="Akış Çizelgesi: Bağlayıcı 2" o:spid="_x0000_s1034" type="#_x0000_t120" style="position:absolute;left:2010;top:2095;width:453;height:4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" fillcolor="#bfbfbf" strokeweight="1pt"/>
            <v:shape id="Metin Kutusu 4" o:spid="_x0000_s1035" type="#_x0000_t202" style="position:absolute;left:2006;top:2006;width:50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" filled="f" stroked="f" strokeweight=".5pt">
              <v:textbox style="mso-next-textbox:#Metin Kutusu 4">
                <w:txbxContent>
                  <w:p w:rsidR="00272E23" w:rsidRPr="00CC4920" w:rsidRDefault="00272E23" w:rsidP="00CC4920">
                    <w:pPr>
                      <w:spacing w:after="0"/>
                      <w:rPr>
                        <w:sz w:val="16"/>
                        <w:szCs w:val="16"/>
                        <w:vertAlign w:val="subscript"/>
                      </w:rPr>
                    </w:pPr>
                    <w:r>
                      <w:rPr>
                        <w:sz w:val="16"/>
                        <w:szCs w:val="16"/>
                      </w:rPr>
                      <w:t>O</w:t>
                    </w:r>
                    <w:r>
                      <w:rPr>
                        <w:sz w:val="16"/>
                        <w:szCs w:val="16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Düz Bağlayıcı 6" o:spid="_x0000_s1036" style="position:absolute;visibility:visible" from="2062,2291" to="2458,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">
              <v:stroke dashstyle="dash"/>
            </v:line>
          </v:group>
        </w:pict>
      </w:r>
      <w:r>
        <w:rPr>
          <w:noProof/>
          <w:lang w:eastAsia="tr-TR"/>
        </w:rPr>
        <w:pict>
          <v:group id="_x0000_s1037" style="position:absolute;left:0;text-align:left;margin-left:4.1pt;margin-top:4.15pt;width:25.25pt;height:27.1pt;z-index:251690496" coordorigin="2006,2006" coordsize="505,542">
            <v:shape id="Akış Çizelgesi: Bağlayıcı 2" o:spid="_x0000_s1038" type="#_x0000_t120" style="position:absolute;left:2010;top:2095;width:453;height:4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" fillcolor="#bfbfbf" strokeweight="1pt"/>
            <v:shape id="Metin Kutusu 4" o:spid="_x0000_s1039" type="#_x0000_t202" style="position:absolute;left:2006;top:2006;width:50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" filled="f" stroked="f" strokeweight=".5pt">
              <v:textbox>
                <w:txbxContent>
                  <w:p w:rsidR="00272E23" w:rsidRPr="00CC4920" w:rsidRDefault="00272E23" w:rsidP="005F6D97">
                    <w:pPr>
                      <w:spacing w:after="0"/>
                      <w:rPr>
                        <w:sz w:val="16"/>
                        <w:szCs w:val="16"/>
                        <w:vertAlign w:val="subscript"/>
                      </w:rPr>
                    </w:pPr>
                    <w:r>
                      <w:rPr>
                        <w:sz w:val="16"/>
                        <w:szCs w:val="16"/>
                      </w:rPr>
                      <w:t>O</w:t>
                    </w:r>
                    <w:r>
                      <w:rPr>
                        <w:sz w:val="16"/>
                        <w:szCs w:val="16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Düz Bağlayıcı 6" o:spid="_x0000_s1040" style="position:absolute;visibility:visible" from="2062,2291" to="2458,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">
              <v:stroke dashstyle="dash"/>
            </v:line>
          </v:group>
        </w:pict>
      </w:r>
      <w:r>
        <w:rPr>
          <w:sz w:val="16"/>
          <w:szCs w:val="16"/>
        </w:rPr>
        <w:t xml:space="preserve">                             levhadan teğet olacak biçimde O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 xml:space="preserve"> merkezli 10cm</w:t>
      </w:r>
    </w:p>
    <w:p w:rsidR="00272E23" w:rsidRDefault="00272E23" w:rsidP="0071606E">
      <w:pPr>
        <w:pStyle w:val="ListParagraph"/>
        <w:spacing w:after="0"/>
        <w:rPr>
          <w:sz w:val="16"/>
          <w:szCs w:val="16"/>
        </w:rPr>
      </w:pPr>
      <w:r>
        <w:rPr>
          <w:sz w:val="16"/>
          <w:szCs w:val="16"/>
        </w:rPr>
        <w:t>Yarı çaplı            b ir parçası kesilip sol tarafa yapıştırılıyor.</w:t>
      </w:r>
    </w:p>
    <w:p w:rsidR="00272E23" w:rsidRDefault="00272E23" w:rsidP="0071606E">
      <w:pPr>
        <w:pStyle w:val="ListParagraph"/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Ağırlık merkezi kaç cm kayar?(</w:t>
      </w:r>
      <w:r>
        <w:rPr>
          <w:rFonts w:cs="Calibri"/>
          <w:sz w:val="16"/>
          <w:szCs w:val="16"/>
        </w:rPr>
        <w:t>π</w:t>
      </w:r>
      <w:r>
        <w:rPr>
          <w:sz w:val="16"/>
          <w:szCs w:val="16"/>
        </w:rPr>
        <w:t>=3)  (7PUAN)</w:t>
      </w:r>
    </w:p>
    <w:p w:rsidR="00272E23" w:rsidRDefault="00272E23" w:rsidP="007E5B1E">
      <w:pPr>
        <w:spacing w:after="0"/>
        <w:rPr>
          <w:sz w:val="16"/>
          <w:szCs w:val="16"/>
        </w:rPr>
      </w:pPr>
    </w:p>
    <w:p w:rsidR="00272E23" w:rsidRDefault="00272E23" w:rsidP="007E5B1E">
      <w:pPr>
        <w:spacing w:after="0"/>
        <w:rPr>
          <w:sz w:val="16"/>
          <w:szCs w:val="16"/>
        </w:rPr>
      </w:pPr>
    </w:p>
    <w:p w:rsidR="00272E23" w:rsidRDefault="00272E23" w:rsidP="007E5B1E">
      <w:pPr>
        <w:spacing w:after="0"/>
        <w:rPr>
          <w:sz w:val="16"/>
          <w:szCs w:val="16"/>
        </w:rPr>
      </w:pPr>
    </w:p>
    <w:p w:rsidR="00272E23" w:rsidRDefault="00272E23" w:rsidP="007E5B1E">
      <w:pPr>
        <w:spacing w:after="0"/>
        <w:rPr>
          <w:sz w:val="16"/>
          <w:szCs w:val="16"/>
        </w:rPr>
      </w:pPr>
    </w:p>
    <w:p w:rsidR="00272E23" w:rsidRDefault="00272E23" w:rsidP="007E5B1E">
      <w:pPr>
        <w:spacing w:after="0"/>
        <w:rPr>
          <w:sz w:val="16"/>
          <w:szCs w:val="16"/>
        </w:rPr>
      </w:pPr>
    </w:p>
    <w:p w:rsidR="00272E23" w:rsidRDefault="00272E23" w:rsidP="007E5B1E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18" o:spid="_x0000_s1041" style="position:absolute;flip:y;z-index:251621888;visibility:visible" from="54.65pt,8.9pt" to="92.4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"/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2" o:spid="_x0000_s1042" type="#_x0000_t23" style="position:absolute;margin-left:89.4pt;margin-top:8.8pt;width:8.5pt;height:8.5pt;z-index:25161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" adj="9661" strokeweight="1pt"/>
        </w:pict>
      </w:r>
      <w:r>
        <w:rPr>
          <w:sz w:val="16"/>
          <w:szCs w:val="16"/>
        </w:rPr>
        <w:t>……………………………………………………………………………………………………………….</w:t>
      </w:r>
    </w:p>
    <w:p w:rsidR="00272E23" w:rsidRPr="006346F4" w:rsidRDefault="00272E23" w:rsidP="006346F4">
      <w:pPr>
        <w:spacing w:after="0"/>
        <w:ind w:left="360" w:hanging="360"/>
        <w:rPr>
          <w:sz w:val="18"/>
          <w:szCs w:val="18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3" o:spid="_x0000_s1043" type="#_x0000_t34" style="position:absolute;left:0;text-align:left;margin-left:81.6pt;margin-top:38.95pt;width:17.35pt;height:9.75pt;rotation:90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"/>
        </w:pict>
      </w:r>
      <w:r>
        <w:rPr>
          <w:noProof/>
          <w:lang w:eastAsia="tr-TR"/>
        </w:rPr>
        <w:pict>
          <v:shape id="Metin Kutusu 29" o:spid="_x0000_s1044" type="#_x0000_t202" style="position:absolute;left:0;text-align:left;margin-left:75.4pt;margin-top:29.4pt;width:27.5pt;height:16.95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" filled="f" stroked="f" strokeweight=".5pt">
            <v:textbox style="mso-next-textbox:#Metin Kutusu 29">
              <w:txbxContent>
                <w:p w:rsidR="00272E23" w:rsidRPr="00D43D83" w:rsidRDefault="00272E23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smartTag w:uri="urn:schemas-microsoft-com:office:smarttags" w:element="metricconverter">
                    <w:smartTagPr>
                      <w:attr w:name="ProductID" w:val="4 m"/>
                    </w:smartTagPr>
                    <w:r>
                      <w:rPr>
                        <w:sz w:val="16"/>
                        <w:szCs w:val="16"/>
                      </w:rPr>
                      <w:t>4 m</w:t>
                    </w:r>
                  </w:smartTag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45" type="#_x0000_t202" style="position:absolute;left:0;text-align:left;margin-left:55.75pt;margin-top:25.35pt;width:27.5pt;height:17pt;rotation:-32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" filled="f" stroked="f" strokeweight=".5pt">
            <v:textbox style="mso-next-textbox:#Metin Kutusu 32">
              <w:txbxContent>
                <w:p w:rsidR="00272E23" w:rsidRPr="00D43D83" w:rsidRDefault="00272E23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smartTag w:uri="urn:schemas-microsoft-com:office:smarttags" w:element="metricconverter">
                    <w:smartTagPr>
                      <w:attr w:name="ProductID" w:val="5 m"/>
                    </w:smartTagPr>
                    <w:r>
                      <w:rPr>
                        <w:sz w:val="16"/>
                        <w:szCs w:val="16"/>
                      </w:rPr>
                      <w:t>5 m</w:t>
                    </w:r>
                  </w:smartTag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46" type="#_x0000_t202" style="position:absolute;left:0;text-align:left;margin-left:-1.15pt;margin-top:25.55pt;width:46.35pt;height:16.95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" filled="f" stroked="f" strokeweight=".5pt">
            <v:textbox style="mso-next-textbox:#Metin Kutusu 30">
              <w:txbxContent>
                <w:p w:rsidR="00272E23" w:rsidRPr="00D43D83" w:rsidRDefault="00272E23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=240 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4" o:spid="_x0000_s1047" style="position:absolute;left:0;text-align:left;z-index:251625984;visibility:visible" from="131.05pt,34.4pt" to="131.0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"/>
        </w:pict>
      </w:r>
      <w:r>
        <w:rPr>
          <w:noProof/>
          <w:lang w:eastAsia="tr-TR"/>
        </w:rPr>
        <w:pict>
          <v:line id="Düz Bağlayıcı 23" o:spid="_x0000_s1048" style="position:absolute;left:0;text-align:left;z-index:251624960;visibility:visible" from="111.95pt,33.45pt" to="111.9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"/>
        </w:pict>
      </w:r>
      <w:r>
        <w:rPr>
          <w:noProof/>
          <w:lang w:eastAsia="tr-TR"/>
        </w:rPr>
        <w:pict>
          <v:line id="Düz Bağlayıcı 19" o:spid="_x0000_s1049" style="position:absolute;left:0;text-align:left;z-index:251622912;visibility:visible" from="97.9pt,2.6pt" to="97.9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"/>
        </w:pict>
      </w:r>
      <w:r>
        <w:rPr>
          <w:noProof/>
          <w:lang w:eastAsia="tr-TR"/>
        </w:rPr>
        <w:pict>
          <v:line id="Düz Bağlayıcı 13" o:spid="_x0000_s1050" style="position:absolute;left:0;text-align:left;flip:x;z-index:251618816;visibility:visible" from="60.75pt,6.2pt" to="95.3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"/>
        </w:pict>
      </w:r>
      <w:r>
        <w:rPr>
          <w:noProof/>
          <w:lang w:eastAsia="tr-TR"/>
        </w:rPr>
        <w:pict>
          <v:rect id="Dikdörtgen 16" o:spid="_x0000_s1051" style="position:absolute;left:0;text-align:left;margin-left:40.2pt;margin-top:31.55pt;width:12.75pt;height:9.6pt;rotation:45;z-index:25161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"/>
        </w:pict>
      </w:r>
      <w:r>
        <w:rPr>
          <w:noProof/>
          <w:lang w:eastAsia="tr-TR"/>
        </w:rPr>
        <w:pict>
          <v:line id="Düz Bağlayıcı 17" o:spid="_x0000_s1052" style="position:absolute;left:0;text-align:left;flip:y;z-index:251620864;visibility:visible" from="49.1pt,26.35pt" to="57.7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" strokecolor="#4579b8"/>
        </w:pict>
      </w:r>
      <w:r>
        <w:rPr>
          <w:noProof/>
          <w:lang w:eastAsia="tr-TR"/>
        </w:rPr>
        <w:pict>
          <v:shape id="Halka 11" o:spid="_x0000_s1053" type="#_x0000_t23" style="position:absolute;left:0;text-align:left;margin-left:52.15pt;margin-top:22.9pt;width:8.5pt;height:8.5pt;z-index:25161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" adj="9661" strokeweight="1pt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0" o:spid="_x0000_s1054" type="#_x0000_t6" style="position:absolute;left:0;text-align:left;margin-left:45pt;margin-top:2.1pt;width:43.4pt;height:57.1pt;rotation:-90;z-index:25161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"/>
        </w:pict>
      </w:r>
      <w:r w:rsidRPr="006346F4">
        <w:rPr>
          <w:noProof/>
          <w:sz w:val="18"/>
          <w:szCs w:val="18"/>
          <w:lang w:eastAsia="tr-TR"/>
        </w:rPr>
        <w:t>3</w:t>
      </w:r>
    </w:p>
    <w:p w:rsidR="00272E23" w:rsidRDefault="00272E23" w:rsidP="003663D2">
      <w:pPr>
        <w:spacing w:after="0"/>
        <w:rPr>
          <w:sz w:val="16"/>
          <w:szCs w:val="16"/>
        </w:rPr>
      </w:pPr>
    </w:p>
    <w:p w:rsidR="00272E23" w:rsidRDefault="00272E23" w:rsidP="003663D2">
      <w:pPr>
        <w:spacing w:after="0"/>
        <w:rPr>
          <w:sz w:val="16"/>
          <w:szCs w:val="16"/>
        </w:rPr>
      </w:pPr>
    </w:p>
    <w:p w:rsidR="00272E23" w:rsidRDefault="00272E23" w:rsidP="003663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line id="Düz Bağlayıcı 27" o:spid="_x0000_s1055" style="position:absolute;z-index:251629056;visibility:visible" from="111.95pt,4pt" to="111.9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"/>
        </w:pict>
      </w:r>
      <w:r>
        <w:rPr>
          <w:noProof/>
          <w:lang w:eastAsia="tr-TR"/>
        </w:rPr>
        <w:pict>
          <v:rect id="Dikdörtgen 20" o:spid="_x0000_s1056" style="position:absolute;margin-left:97.85pt;margin-top:.45pt;width:51.35pt;height:3.55pt;z-index:25162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" strokeweight="1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57" type="#_x0000_t5" style="position:absolute;margin-left:145.8pt;margin-top:6.95pt;width:6.8pt;height:8.3pt;z-index:25162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" fillcolor="black" strokeweight="2pt"/>
        </w:pict>
      </w:r>
    </w:p>
    <w:p w:rsidR="00272E23" w:rsidRDefault="00272E23" w:rsidP="003663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rect id="Dikdörtgen 25" o:spid="_x0000_s1058" style="position:absolute;margin-left:107.75pt;margin-top:3.15pt;width:8.65pt;height:9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"/>
        </w:pict>
      </w:r>
    </w:p>
    <w:p w:rsidR="00272E23" w:rsidRDefault="00272E23" w:rsidP="003663D2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31" o:spid="_x0000_s1059" type="#_x0000_t202" style="position:absolute;margin-left:97.85pt;margin-top:1.4pt;width:37.7pt;height:19.6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" filled="f" stroked="f" strokeweight=".5pt">
            <v:textbox style="mso-next-textbox:#Metin Kutusu 31">
              <w:txbxContent>
                <w:p w:rsidR="00272E23" w:rsidRPr="00D43D83" w:rsidRDefault="00272E23" w:rsidP="00D43D8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=?</w:t>
                  </w:r>
                </w:p>
              </w:txbxContent>
            </v:textbox>
          </v:shape>
        </w:pict>
      </w:r>
    </w:p>
    <w:p w:rsidR="00272E23" w:rsidRDefault="00272E23" w:rsidP="003663D2">
      <w:pPr>
        <w:spacing w:after="0"/>
        <w:rPr>
          <w:sz w:val="16"/>
          <w:szCs w:val="16"/>
        </w:rPr>
      </w:pPr>
    </w:p>
    <w:p w:rsidR="00272E23" w:rsidRPr="00644FE6" w:rsidRDefault="00272E23" w:rsidP="00644FE6">
      <w:pPr>
        <w:spacing w:after="0"/>
        <w:rPr>
          <w:sz w:val="16"/>
          <w:szCs w:val="16"/>
        </w:rPr>
      </w:pPr>
      <w:r>
        <w:rPr>
          <w:sz w:val="16"/>
          <w:szCs w:val="16"/>
        </w:rPr>
        <w:t>Makaralar ve türdeş çubuk ağırlıksız olup, sürtünmesiz sistem dengededir.G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 xml:space="preserve"> ağırlığı kaç N’dur?  ( Sin 53</w:t>
      </w:r>
      <w:r>
        <w:rPr>
          <w:sz w:val="16"/>
          <w:szCs w:val="16"/>
          <w:vertAlign w:val="superscript"/>
        </w:rPr>
        <w:t>O</w:t>
      </w:r>
      <w:r>
        <w:rPr>
          <w:sz w:val="16"/>
          <w:szCs w:val="16"/>
        </w:rPr>
        <w:t>=0,8 cos 53</w:t>
      </w:r>
      <w:r>
        <w:rPr>
          <w:sz w:val="16"/>
          <w:szCs w:val="16"/>
          <w:vertAlign w:val="superscript"/>
        </w:rPr>
        <w:t>O</w:t>
      </w:r>
      <w:r>
        <w:rPr>
          <w:sz w:val="16"/>
          <w:szCs w:val="16"/>
        </w:rPr>
        <w:t xml:space="preserve">=0,6) </w:t>
      </w:r>
      <w:r w:rsidRPr="00644FE6">
        <w:rPr>
          <w:sz w:val="16"/>
          <w:szCs w:val="16"/>
        </w:rPr>
        <w:t>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72E23" w:rsidRDefault="00272E23" w:rsidP="003663D2">
      <w:pPr>
        <w:spacing w:after="0"/>
        <w:rPr>
          <w:sz w:val="16"/>
          <w:szCs w:val="16"/>
        </w:rPr>
      </w:pPr>
    </w:p>
    <w:p w:rsidR="00272E23" w:rsidRDefault="00272E23" w:rsidP="003663D2">
      <w:pPr>
        <w:spacing w:after="0"/>
        <w:rPr>
          <w:sz w:val="16"/>
          <w:szCs w:val="16"/>
        </w:rPr>
      </w:pPr>
    </w:p>
    <w:p w:rsidR="00272E23" w:rsidRDefault="00272E23" w:rsidP="003663D2">
      <w:pPr>
        <w:spacing w:after="0"/>
        <w:rPr>
          <w:sz w:val="16"/>
          <w:szCs w:val="16"/>
        </w:rPr>
      </w:pPr>
    </w:p>
    <w:p w:rsidR="00272E23" w:rsidRDefault="00272E23" w:rsidP="003663D2">
      <w:pPr>
        <w:spacing w:after="0"/>
        <w:rPr>
          <w:sz w:val="16"/>
          <w:szCs w:val="16"/>
        </w:rPr>
      </w:pPr>
    </w:p>
    <w:p w:rsidR="00272E23" w:rsidRDefault="00272E23" w:rsidP="003663D2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</w:t>
      </w:r>
    </w:p>
    <w:p w:rsidR="00272E23" w:rsidRPr="006346F4" w:rsidRDefault="00272E23" w:rsidP="006346F4">
      <w:pPr>
        <w:spacing w:after="0"/>
        <w:ind w:left="360" w:hanging="360"/>
        <w:rPr>
          <w:sz w:val="18"/>
          <w:szCs w:val="18"/>
        </w:rPr>
      </w:pPr>
      <w:r>
        <w:rPr>
          <w:noProof/>
          <w:lang w:eastAsia="tr-TR"/>
        </w:rPr>
        <w:pict>
          <v:shape id="_x0000_s1060" type="#_x0000_t202" style="position:absolute;left:0;text-align:left;margin-left:4.3pt;margin-top:10.15pt;width:235.55pt;height:193.05pt;z-index:251691520" strokecolor="white">
            <v:textbox style="mso-next-textbox:#_x0000_s1060">
              <w:txbxContent>
                <w:p w:rsidR="00272E23" w:rsidRPr="003C4F72" w:rsidRDefault="00272E23" w:rsidP="00644FE6">
                  <w:pPr>
                    <w:pStyle w:val="ListParagraph"/>
                    <w:spacing w:after="0"/>
                    <w:rPr>
                      <w:rStyle w:val="FontStyle12"/>
                      <w:rFonts w:ascii="Calibri" w:hAnsi="Calibri" w:cs="Times New Roman"/>
                      <w:sz w:val="16"/>
                      <w:szCs w:val="16"/>
                    </w:rPr>
                  </w:pPr>
                  <w:r w:rsidRPr="003C4F72">
                    <w:rPr>
                      <w:rStyle w:val="FontStyle12"/>
                      <w:rFonts w:ascii="Calibri" w:hAnsi="Calibri"/>
                      <w:sz w:val="16"/>
                      <w:szCs w:val="16"/>
                    </w:rPr>
                    <w:t>Her bir bölmesinin ağırlığı 10 N olan eşit bölmeli homojen AB çubuğu, şekildeki sürtünmesiz ve ağırlıksız makaralar yardımıyla F kuvveti uygulanarak dengelenmiştir. Buna göre T gerilme kuvveti kaç N'dur</w:t>
                  </w:r>
                  <w:r w:rsidRPr="003C4F72">
                    <w:rPr>
                      <w:rStyle w:val="FontStyle12"/>
                      <w:rFonts w:ascii="Calibri" w:hAnsi="Calibri"/>
                      <w:sz w:val="16"/>
                      <w:szCs w:val="16"/>
                      <w:lang w:val="de-DE"/>
                    </w:rPr>
                    <w:t xml:space="preserve"> (cos</w:t>
                  </w:r>
                  <w:r w:rsidRPr="003C4F72">
                    <w:rPr>
                      <w:rStyle w:val="FontStyle12"/>
                      <w:rFonts w:ascii="Calibri" w:hAnsi="Calibri"/>
                      <w:sz w:val="16"/>
                      <w:szCs w:val="16"/>
                    </w:rPr>
                    <w:t xml:space="preserve"> 37° = 0,8 sin 37° = 0,6)?</w:t>
                  </w:r>
                  <w:r w:rsidRPr="00644FE6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(7PUAN)</w:t>
                  </w:r>
                </w:p>
                <w:p w:rsidR="00272E23" w:rsidRDefault="00272E23" w:rsidP="008137F0">
                  <w:r w:rsidRPr="00125DD0">
                    <w:rPr>
                      <w:noProof/>
                      <w:lang w:eastAsia="tr-TR"/>
                    </w:rPr>
                    <w:pict>
                      <v:shape id="Resim 5" o:spid="_x0000_i1027" type="#_x0000_t75" style="width:150pt;height:125.25pt;visibility:visible">
                        <v:imagedata r:id="rId9" o:title="" blacklevel="6554f"/>
                      </v:shape>
                    </w:pict>
                  </w:r>
                </w:p>
              </w:txbxContent>
            </v:textbox>
          </v:shape>
        </w:pict>
      </w:r>
      <w:r w:rsidRPr="006346F4">
        <w:rPr>
          <w:noProof/>
          <w:sz w:val="18"/>
          <w:szCs w:val="18"/>
          <w:lang w:eastAsia="tr-TR"/>
        </w:rPr>
        <w:t>4</w:t>
      </w: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80.45pt;margin-top:6.9pt;width:31.5pt;height:33pt;flip:x y;z-index:251703808" o:connectortype="straight">
            <v:stroke endarrow="block"/>
          </v:shape>
        </w:pict>
      </w: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Default="00272E23" w:rsidP="00F03045">
      <w:pPr>
        <w:spacing w:after="0"/>
        <w:rPr>
          <w:sz w:val="16"/>
          <w:szCs w:val="16"/>
        </w:rPr>
      </w:pPr>
    </w:p>
    <w:p w:rsidR="00272E23" w:rsidRPr="006346F4" w:rsidRDefault="00272E23" w:rsidP="00E103B4">
      <w:pPr>
        <w:spacing w:after="0"/>
        <w:ind w:left="360" w:hanging="502"/>
        <w:rPr>
          <w:sz w:val="18"/>
          <w:szCs w:val="18"/>
        </w:rPr>
      </w:pPr>
      <w:r>
        <w:rPr>
          <w:noProof/>
          <w:lang w:eastAsia="tr-TR"/>
        </w:rPr>
        <w:pict>
          <v:shape id="_x0000_s1062" type="#_x0000_t202" style="position:absolute;left:0;text-align:left;margin-left:-10.5pt;margin-top:10.45pt;width:252.95pt;height:141.85pt;z-index:251692544" strokecolor="white">
            <v:textbox style="mso-next-textbox:#_x0000_s1062">
              <w:txbxContent>
                <w:p w:rsidR="00272E23" w:rsidRPr="00F54D22" w:rsidRDefault="00272E23" w:rsidP="008137F0">
                  <w:pPr>
                    <w:pStyle w:val="Style5"/>
                    <w:widowControl/>
                    <w:spacing w:before="115" w:line="278" w:lineRule="exact"/>
                    <w:ind w:firstLine="346"/>
                    <w:jc w:val="left"/>
                    <w:rPr>
                      <w:rStyle w:val="FontStyle12"/>
                      <w:sz w:val="16"/>
                      <w:szCs w:val="16"/>
                    </w:rPr>
                  </w:pPr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Şekildeki gibi sürtünmesiz yatay düzlemdeki bir cismin kütlesi </w:t>
                  </w:r>
                  <w:smartTag w:uri="urn:schemas-microsoft-com:office:smarttags" w:element="metricconverter">
                    <w:smartTagPr>
                      <w:attr w:name="ProductID" w:val="2 kg"/>
                    </w:smartTagPr>
                    <w:r w:rsidRPr="00F54D22">
                      <w:rPr>
                        <w:rStyle w:val="FontStyle12"/>
                        <w:sz w:val="16"/>
                        <w:szCs w:val="16"/>
                      </w:rPr>
                      <w:t>2 kg</w:t>
                    </w:r>
                  </w:smartTag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, hızı 10 m/s'dir. Bu cisim 20 N'luk kuvvetin etkisinde m=2 kg </w:t>
                  </w:r>
                  <w:smartTag w:uri="urn:schemas-microsoft-com:office:smarttags" w:element="metricconverter">
                    <w:smartTagPr>
                      <w:attr w:name="ProductID" w:val="40 metre"/>
                    </w:smartTagPr>
                    <w:r w:rsidRPr="00F54D22">
                      <w:rPr>
                        <w:rStyle w:val="FontStyle12"/>
                        <w:sz w:val="16"/>
                        <w:szCs w:val="16"/>
                      </w:rPr>
                      <w:t>40 metre</w:t>
                    </w:r>
                  </w:smartTag>
                  <w:r w:rsidRPr="00F54D22">
                    <w:rPr>
                      <w:rStyle w:val="FontStyle12"/>
                      <w:sz w:val="16"/>
                      <w:szCs w:val="16"/>
                    </w:rPr>
                    <w:t xml:space="preserve"> yol alıyor. Buna göre yolun sonunda cismin hızı kaç m/s'dir?</w:t>
                  </w:r>
                  <w:r w:rsidRPr="00F54D22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644FE6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 xml:space="preserve"> 6</w:t>
                  </w:r>
                  <w:r w:rsidRPr="00644FE6">
                    <w:rPr>
                      <w:sz w:val="16"/>
                      <w:szCs w:val="16"/>
                    </w:rPr>
                    <w:t>PUAN)</w:t>
                  </w:r>
                </w:p>
                <w:p w:rsidR="00272E23" w:rsidRDefault="00272E23" w:rsidP="008137F0">
                  <w:pPr>
                    <w:pStyle w:val="Style5"/>
                    <w:widowControl/>
                    <w:spacing w:before="115" w:line="278" w:lineRule="exact"/>
                    <w:ind w:firstLine="346"/>
                    <w:jc w:val="left"/>
                    <w:rPr>
                      <w:rStyle w:val="FontStyle12"/>
                    </w:rPr>
                  </w:pPr>
                </w:p>
                <w:p w:rsidR="00272E23" w:rsidRDefault="00272E23" w:rsidP="008137F0">
                  <w:r w:rsidRPr="003C4F72">
                    <w:rPr>
                      <w:noProof/>
                      <w:szCs w:val="24"/>
                      <w:lang w:eastAsia="tr-TR"/>
                    </w:rPr>
                    <w:pict>
                      <v:shape id="Resim 4" o:spid="_x0000_i1029" type="#_x0000_t75" style="width:229.5pt;height:55.5pt;visibility:visible">
                        <v:imagedata r:id="rId10" o:title="" blacklevel="3277f"/>
                      </v:shape>
                    </w:pict>
                  </w:r>
                </w:p>
              </w:txbxContent>
            </v:textbox>
          </v:shape>
        </w:pict>
      </w:r>
      <w:r w:rsidRPr="006346F4">
        <w:rPr>
          <w:noProof/>
          <w:sz w:val="18"/>
          <w:szCs w:val="18"/>
          <w:lang w:eastAsia="tr-TR"/>
        </w:rPr>
        <w:t>5</w:t>
      </w:r>
    </w:p>
    <w:p w:rsidR="00272E23" w:rsidRDefault="00272E23" w:rsidP="001E3E25">
      <w:pPr>
        <w:spacing w:after="0"/>
        <w:rPr>
          <w:sz w:val="16"/>
          <w:szCs w:val="16"/>
        </w:rPr>
      </w:pPr>
    </w:p>
    <w:p w:rsidR="00272E23" w:rsidRDefault="00272E23" w:rsidP="001E3E25">
      <w:pPr>
        <w:spacing w:after="0"/>
        <w:rPr>
          <w:sz w:val="16"/>
          <w:szCs w:val="16"/>
        </w:rPr>
      </w:pPr>
    </w:p>
    <w:p w:rsidR="00272E23" w:rsidRDefault="00272E23" w:rsidP="001E3E25">
      <w:pPr>
        <w:spacing w:after="0"/>
        <w:rPr>
          <w:sz w:val="16"/>
          <w:szCs w:val="16"/>
        </w:rPr>
      </w:pPr>
    </w:p>
    <w:p w:rsidR="00272E23" w:rsidRDefault="00272E23" w:rsidP="001E3E25">
      <w:pPr>
        <w:spacing w:after="0"/>
        <w:rPr>
          <w:sz w:val="16"/>
          <w:szCs w:val="16"/>
        </w:rPr>
      </w:pPr>
    </w:p>
    <w:p w:rsidR="00272E23" w:rsidRDefault="00272E23" w:rsidP="001E3E25">
      <w:pPr>
        <w:spacing w:after="0"/>
        <w:rPr>
          <w:sz w:val="16"/>
          <w:szCs w:val="16"/>
        </w:rPr>
      </w:pPr>
    </w:p>
    <w:p w:rsidR="00272E23" w:rsidRDefault="00272E23" w:rsidP="001E3E25">
      <w:pPr>
        <w:spacing w:after="0"/>
        <w:rPr>
          <w:sz w:val="16"/>
          <w:szCs w:val="16"/>
        </w:rPr>
      </w:pPr>
    </w:p>
    <w:p w:rsidR="00272E23" w:rsidRDefault="00272E23" w:rsidP="001E3E25">
      <w:pPr>
        <w:spacing w:after="0"/>
        <w:rPr>
          <w:sz w:val="16"/>
          <w:szCs w:val="16"/>
        </w:rPr>
      </w:pPr>
    </w:p>
    <w:p w:rsidR="00272E23" w:rsidRDefault="00272E23" w:rsidP="001E3E25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Pr="006346F4" w:rsidRDefault="00272E23" w:rsidP="006346F4">
      <w:pPr>
        <w:spacing w:after="0"/>
        <w:ind w:left="360" w:hanging="502"/>
        <w:rPr>
          <w:sz w:val="16"/>
          <w:szCs w:val="16"/>
        </w:rPr>
      </w:pPr>
      <w:r>
        <w:rPr>
          <w:sz w:val="16"/>
          <w:szCs w:val="16"/>
        </w:rPr>
        <w:t>6</w:t>
      </w:r>
    </w:p>
    <w:p w:rsidR="00272E23" w:rsidRDefault="00272E23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86" o:spid="_x0000_s1063" type="#_x0000_t202" style="position:absolute;margin-left:36.55pt;margin-top:9.75pt;width:24.1pt;height:18.0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" filled="f" stroked="f" strokeweight=".5pt">
            <v:textbox style="mso-next-textbox:#Metin Kutusu 86">
              <w:txbxContent>
                <w:p w:rsidR="00272E23" w:rsidRPr="001E3E2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7" o:spid="_x0000_s1064" type="#_x0000_t202" style="position:absolute;margin-left:89.65pt;margin-top:8.65pt;width:24.1pt;height:18.0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" filled="f" stroked="f" strokeweight=".5pt">
            <v:textbox style="mso-next-textbox:#Metin Kutusu 87">
              <w:txbxContent>
                <w:p w:rsidR="00272E23" w:rsidRPr="001E3E2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81" o:spid="_x0000_s1065" style="position:absolute;z-index:251642368;visibility:visible" from="10.75pt,8.5pt" to="46.2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" strokeweight="3pt"/>
        </w:pict>
      </w:r>
      <w:r>
        <w:rPr>
          <w:noProof/>
          <w:lang w:eastAsia="tr-TR"/>
        </w:rPr>
        <w:pict>
          <v:line id="Düz Bağlayıcı 74" o:spid="_x0000_s1066" style="position:absolute;z-index:251636224;visibility:visible" from="29.25pt,8.5pt" to="54.9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"/>
        </w:pict>
      </w:r>
    </w:p>
    <w:p w:rsidR="00272E23" w:rsidRDefault="00272E23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Düz Ok Bağlayıcısı 85" o:spid="_x0000_s1067" type="#_x0000_t32" style="position:absolute;margin-left:38.3pt;margin-top:9.2pt;width:5.3pt;height:10.2pt;flip:x y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">
            <v:stroke endarrow="open"/>
          </v:shape>
        </w:pict>
      </w:r>
      <w:r>
        <w:rPr>
          <w:noProof/>
          <w:lang w:eastAsia="tr-TR"/>
        </w:rPr>
        <w:pict>
          <v:shape id="Düz Ok Bağlayıcısı 76" o:spid="_x0000_s1068" type="#_x0000_t32" style="position:absolute;margin-left:74.8pt;margin-top:9.6pt;width:23.05pt;height:25.2pt;flip:y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">
            <v:stroke endarrow="open"/>
          </v:shape>
        </w:pict>
      </w:r>
    </w:p>
    <w:p w:rsidR="00272E23" w:rsidRDefault="00272E23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90" o:spid="_x0000_s1069" type="#_x0000_t202" style="position:absolute;margin-left:81.25pt;margin-top:6.4pt;width:28.25pt;height:18.0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" filled="f" stroked="f" strokeweight=".5pt">
            <v:textbox style="mso-next-textbox:#Metin Kutusu 90">
              <w:txbxContent>
                <w:p w:rsidR="00272E23" w:rsidRPr="007C73F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53</w:t>
                  </w:r>
                  <w:r>
                    <w:rPr>
                      <w:sz w:val="16"/>
                      <w:szCs w:val="16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9" o:spid="_x0000_s1070" type="#_x0000_t202" style="position:absolute;margin-left:14.55pt;margin-top:3.7pt;width:29pt;height:18.0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" filled="f" stroked="f" strokeweight=".5pt">
            <v:textbox style="mso-next-textbox:#Metin Kutusu 89">
              <w:txbxContent>
                <w:p w:rsidR="00272E23" w:rsidRPr="007C73F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53</w:t>
                  </w:r>
                  <w:r>
                    <w:rPr>
                      <w:sz w:val="16"/>
                      <w:szCs w:val="16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Halka 73" o:spid="_x0000_s1071" type="#_x0000_t23" style="position:absolute;margin-left:50.65pt;margin-top:.5pt;width:28.6pt;height:26.7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" adj="9776"/>
        </w:pict>
      </w:r>
    </w:p>
    <w:p w:rsidR="00272E23" w:rsidRDefault="00272E23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Yay 84" o:spid="_x0000_s1072" style="position:absolute;margin-left:36.7pt;margin-top:.2pt;width:17.65pt;height:17.9pt;rotation:-4278288fd;z-index:251644416;visibility:visible;v-text-anchor:middle" coordsize="224155,227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" adj="0,,0" path="m112077,nsc164553,,210004,36927,221454,88864l112078,113665v,-37888,-1,-75777,-1,-113665xem112077,nfc164553,,210004,36927,221454,88864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12077,0;221454,88864" o:connectangles="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Yay 83" o:spid="_x0000_s1073" style="position:absolute;margin-left:74.85pt;margin-top:3.1pt;width:17.65pt;height:17.9pt;z-index:251643392;visibility:visible;v-text-anchor:middle" coordsize="224155,227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" adj="0,,0" path="m112077,nsc164553,,210004,36927,221454,88864l112078,113665v,-37888,-1,-75777,-1,-113665xem112077,nfc164553,,210004,36927,221454,88864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12077,0;221454,88864" o:connectangles="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line id="Düz Bağlayıcı 80" o:spid="_x0000_s1074" style="position:absolute;z-index:251641344;visibility:visible" from="66.9pt,3.1pt" to="66.9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"/>
        </w:pict>
      </w:r>
      <w:r>
        <w:rPr>
          <w:noProof/>
          <w:lang w:eastAsia="tr-TR"/>
        </w:rPr>
        <w:pict>
          <v:line id="Düz Bağlayıcı 78" o:spid="_x0000_s1075" style="position:absolute;flip:y;z-index:251639296;visibility:visible" from="77pt,9.65pt" to="109.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">
            <v:stroke dashstyle="dash"/>
          </v:line>
        </w:pict>
      </w:r>
      <w:r>
        <w:rPr>
          <w:noProof/>
          <w:lang w:eastAsia="tr-TR"/>
        </w:rPr>
        <w:pict>
          <v:line id="Düz Bağlayıcı 77" o:spid="_x0000_s1076" style="position:absolute;flip:y;z-index:251638272;visibility:visible" from="18.3pt,6.4pt" to="50.7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">
            <v:stroke dashstyle="dash"/>
          </v:line>
        </w:pict>
      </w: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88" o:spid="_x0000_s1077" type="#_x0000_t202" style="position:absolute;margin-left:48.8pt;margin-top:16.35pt;width:42.9pt;height:18.0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" filled="f" stroked="f" strokeweight=".5pt">
            <v:textbox style="mso-next-textbox:#Metin Kutusu 88">
              <w:txbxContent>
                <w:p w:rsidR="00272E23" w:rsidRPr="001E3E2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P=160 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79" o:spid="_x0000_s1078" type="#_x0000_t109" style="position:absolute;margin-left:60.7pt;margin-top:5.45pt;width:14.15pt;height:14.1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" strokecolor="#243f60"/>
        </w:pict>
      </w:r>
    </w:p>
    <w:p w:rsidR="00272E23" w:rsidRDefault="00272E23" w:rsidP="00A37E29">
      <w:pPr>
        <w:spacing w:after="0"/>
        <w:rPr>
          <w:sz w:val="16"/>
          <w:szCs w:val="16"/>
        </w:rPr>
      </w:pPr>
      <w:bookmarkStart w:id="0" w:name="_GoBack"/>
      <w:bookmarkEnd w:id="0"/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  <w:r>
        <w:rPr>
          <w:sz w:val="16"/>
          <w:szCs w:val="16"/>
        </w:rPr>
        <w:t>Sürtünmesiz ve ağırlıksız makaralı sistem dengededir.F kuvveti kaç Newton’dur?</w:t>
      </w:r>
      <w:r w:rsidRPr="007C36E1">
        <w:rPr>
          <w:sz w:val="16"/>
          <w:szCs w:val="16"/>
        </w:rPr>
        <w:t xml:space="preserve"> ( Sin 53</w:t>
      </w:r>
      <w:r w:rsidRPr="007C36E1">
        <w:rPr>
          <w:sz w:val="16"/>
          <w:szCs w:val="16"/>
          <w:vertAlign w:val="superscript"/>
        </w:rPr>
        <w:t>O</w:t>
      </w:r>
      <w:r w:rsidRPr="007C36E1">
        <w:rPr>
          <w:sz w:val="16"/>
          <w:szCs w:val="16"/>
        </w:rPr>
        <w:t>=0,8 cos 53</w:t>
      </w:r>
      <w:r w:rsidRPr="007C36E1">
        <w:rPr>
          <w:sz w:val="16"/>
          <w:szCs w:val="16"/>
          <w:vertAlign w:val="superscript"/>
        </w:rPr>
        <w:t>O</w:t>
      </w:r>
      <w:r w:rsidRPr="007C36E1">
        <w:rPr>
          <w:sz w:val="16"/>
          <w:szCs w:val="16"/>
        </w:rPr>
        <w:t>=0,6)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A37E29">
      <w:pPr>
        <w:spacing w:after="0"/>
        <w:rPr>
          <w:sz w:val="16"/>
          <w:szCs w:val="16"/>
        </w:rPr>
      </w:pPr>
    </w:p>
    <w:p w:rsidR="00272E23" w:rsidRDefault="00272E23" w:rsidP="006346F4">
      <w:pPr>
        <w:spacing w:after="0"/>
        <w:rPr>
          <w:sz w:val="16"/>
          <w:szCs w:val="16"/>
        </w:rPr>
      </w:pPr>
    </w:p>
    <w:p w:rsidR="00272E23" w:rsidRPr="006346F4" w:rsidRDefault="00272E23" w:rsidP="006346F4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12" o:spid="_x0000_s1079" type="#_x0000_t202" style="position:absolute;margin-left:14.05pt;margin-top:73.3pt;width:18.05pt;height:18.0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" filled="f" stroked="f" strokeweight=".5pt">
            <v:textbox style="mso-next-textbox:#Metin Kutusu 112">
              <w:txbxContent>
                <w:p w:rsidR="00272E23" w:rsidRPr="007C73F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1" o:spid="_x0000_s1080" type="#_x0000_t202" style="position:absolute;margin-left:32.1pt;margin-top:17.85pt;width:18.05pt;height:18.0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" filled="f" stroked="f" strokeweight=".5pt">
            <v:textbox style="mso-next-textbox:#Metin Kutusu 111">
              <w:txbxContent>
                <w:p w:rsidR="00272E23" w:rsidRPr="007C73F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8" o:spid="_x0000_s1081" type="#_x0000_t202" style="position:absolute;margin-left:32.2pt;margin-top:49.6pt;width:28.25pt;height:18.0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" filled="f" stroked="f" strokeweight=".5pt">
            <v:textbox style="mso-next-textbox:#Metin Kutusu 108">
              <w:txbxContent>
                <w:p w:rsidR="00272E23" w:rsidRPr="007C73F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9" o:spid="_x0000_s1082" type="#_x0000_t202" style="position:absolute;margin-left:71.05pt;margin-top:52.65pt;width:29.4pt;height:18.0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" filled="f" stroked="f" strokeweight=".5pt">
            <v:textbox style="mso-next-textbox:#Metin Kutusu 109">
              <w:txbxContent>
                <w:p w:rsidR="00272E23" w:rsidRPr="007C73F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0" o:spid="_x0000_s1083" type="#_x0000_t202" style="position:absolute;margin-left:72.2pt;margin-top:16.8pt;width:25.65pt;height:18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" filled="f" stroked="f" strokeweight=".5pt">
            <v:textbox style="mso-next-textbox:#Metin Kutusu 110">
              <w:txbxContent>
                <w:p w:rsidR="00272E23" w:rsidRPr="007C73F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7" o:spid="_x0000_s1084" type="#_x0000_t202" style="position:absolute;margin-left:20.1pt;margin-top:1.65pt;width:18.05pt;height:18.0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" filled="f" stroked="f" strokeweight=".5pt">
            <v:textbox style="mso-next-textbox:#Metin Kutusu 107">
              <w:txbxContent>
                <w:p w:rsidR="00272E23" w:rsidRPr="007C73F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6" o:spid="_x0000_s1085" type="#_x0000_t202" style="position:absolute;margin-left:106pt;margin-top:63.9pt;width:18.05pt;height:18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" filled="f" stroked="f" strokeweight=".5pt">
            <v:textbox style="mso-next-textbox:#Metin Kutusu 106">
              <w:txbxContent>
                <w:p w:rsidR="00272E23" w:rsidRPr="007C73F5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Bağlayıcı 105" o:spid="_x0000_s1086" type="#_x0000_t120" style="position:absolute;margin-left:81.4pt;margin-top:30.95pt;width:3.55pt;height:4.1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" fillcolor="black" strokeweight="2pt"/>
        </w:pict>
      </w:r>
      <w:r>
        <w:rPr>
          <w:noProof/>
          <w:lang w:eastAsia="tr-TR"/>
        </w:rPr>
        <w:pict>
          <v:shape id="Akış Çizelgesi: Bağlayıcı 104" o:spid="_x0000_s1087" type="#_x0000_t120" style="position:absolute;margin-left:33.6pt;margin-top:55.5pt;width:3.55pt;height:4.1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" fillcolor="black" strokeweight="2pt"/>
        </w:pict>
      </w:r>
      <w:r>
        <w:rPr>
          <w:noProof/>
          <w:lang w:eastAsia="tr-TR"/>
        </w:rPr>
        <w:pict>
          <v:shape id="Akış Çizelgesi: Bağlayıcı 103" o:spid="_x0000_s1088" type="#_x0000_t120" style="position:absolute;margin-left:33.8pt;margin-top:30.7pt;width:3.55pt;height:4.1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" fillcolor="black" strokeweight="2pt"/>
        </w:pict>
      </w:r>
      <w:r>
        <w:rPr>
          <w:noProof/>
          <w:lang w:eastAsia="tr-TR"/>
        </w:rPr>
        <w:pict>
          <v:shape id="Akış Çizelgesi: Bağlayıcı 102" o:spid="_x0000_s1089" type="#_x0000_t120" style="position:absolute;margin-left:71.1pt;margin-top:63.95pt;width:3.55pt;height:4.1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" fillcolor="black" strokeweight="2pt"/>
        </w:pict>
      </w:r>
      <w:r>
        <w:rPr>
          <w:noProof/>
          <w:lang w:eastAsia="tr-TR"/>
        </w:rPr>
        <w:pict>
          <v:line id="Düz Bağlayıcı 101" o:spid="_x0000_s1090" style="position:absolute;flip:y;z-index:251661824;visibility:visible" from="84.4pt,32pt" to="84.4pt,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">
            <v:stroke dashstyle="dash"/>
          </v:line>
        </w:pict>
      </w:r>
      <w:r>
        <w:rPr>
          <w:noProof/>
          <w:lang w:eastAsia="tr-TR"/>
        </w:rPr>
        <w:pict>
          <v:line id="Düz Bağlayıcı 100" o:spid="_x0000_s1091" style="position:absolute;flip:y;z-index:251660800;visibility:visible" from="72.4pt,32.05pt" to="72.4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">
            <v:stroke dashstyle="dash"/>
          </v:line>
        </w:pict>
      </w:r>
      <w:r>
        <w:rPr>
          <w:noProof/>
          <w:lang w:eastAsia="tr-TR"/>
        </w:rPr>
        <w:pict>
          <v:line id="Düz Bağlayıcı 99" o:spid="_x0000_s1092" style="position:absolute;flip:y;z-index:251659776;visibility:visible" from="60.35pt,32.2pt" to="60.3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">
            <v:stroke dashstyle="dash"/>
          </v:line>
        </w:pict>
      </w:r>
      <w:r>
        <w:rPr>
          <w:noProof/>
          <w:lang w:eastAsia="tr-TR"/>
        </w:rPr>
        <w:pict>
          <v:line id="Düz Bağlayıcı 98" o:spid="_x0000_s1093" style="position:absolute;flip:y;z-index:251658752;visibility:visible" from="48.4pt,31.8pt" to="48.4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">
            <v:stroke dashstyle="dash"/>
          </v:line>
        </w:pict>
      </w:r>
      <w:r>
        <w:rPr>
          <w:noProof/>
          <w:lang w:eastAsia="tr-TR"/>
        </w:rPr>
        <w:pict>
          <v:line id="Düz Bağlayıcı 97" o:spid="_x0000_s1094" style="position:absolute;flip:y;z-index:251657728;visibility:visible" from="36.4pt,31.9pt" to="36.4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">
            <v:stroke dashstyle="dash"/>
          </v:line>
        </w:pict>
      </w:r>
      <w:r>
        <w:rPr>
          <w:noProof/>
          <w:lang w:eastAsia="tr-TR"/>
        </w:rPr>
        <w:pict>
          <v:line id="Düz Bağlayıcı 94" o:spid="_x0000_s1095" style="position:absolute;z-index:251654656;visibility:visible" from="24.5pt,31.8pt" to="98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">
            <v:stroke dashstyle="dash"/>
          </v:line>
        </w:pict>
      </w:r>
      <w:r>
        <w:rPr>
          <w:noProof/>
          <w:lang w:eastAsia="tr-TR"/>
        </w:rPr>
        <w:pict>
          <v:line id="Düz Bağlayıcı 95" o:spid="_x0000_s1096" style="position:absolute;z-index:251655680;visibility:visible" from="24.8pt,43.4pt" to="98.3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">
            <v:stroke dashstyle="dash"/>
          </v:line>
        </w:pict>
      </w:r>
      <w:r>
        <w:rPr>
          <w:noProof/>
          <w:lang w:eastAsia="tr-TR"/>
        </w:rPr>
        <w:pict>
          <v:line id="Düz Bağlayıcı 96" o:spid="_x0000_s1097" style="position:absolute;z-index:251656704;visibility:visible" from="24pt,55.8pt" to="97.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">
            <v:stroke dashstyle="dash"/>
          </v:line>
        </w:pict>
      </w:r>
      <w:r>
        <w:rPr>
          <w:noProof/>
          <w:lang w:eastAsia="tr-TR"/>
        </w:rPr>
        <w:pict>
          <v:shape id="Düz Ok Bağlayıcısı 91" o:spid="_x0000_s1098" type="#_x0000_t32" style="position:absolute;margin-left:23.9pt;margin-top:79.75pt;width:89.3pt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">
            <v:stroke endarrow="open"/>
          </v:shape>
        </w:pict>
      </w:r>
      <w:r>
        <w:rPr>
          <w:noProof/>
          <w:lang w:eastAsia="tr-TR"/>
        </w:rPr>
        <w:pict>
          <v:line id="Düz Bağlayıcı 93" o:spid="_x0000_s1099" style="position:absolute;z-index:251653632;visibility:visible" from="24.35pt,68.1pt" to="97.85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">
            <v:stroke dashstyle="dash"/>
          </v:line>
        </w:pict>
      </w:r>
      <w:r>
        <w:rPr>
          <w:noProof/>
          <w:lang w:eastAsia="tr-TR"/>
        </w:rPr>
        <w:pict>
          <v:shape id="Düz Ok Bağlayıcısı 92" o:spid="_x0000_s1100" type="#_x0000_t32" style="position:absolute;margin-left:24.3pt;margin-top:12.25pt;width:0;height:67.9pt;flip: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">
            <v:stroke endarrow="open"/>
          </v:shape>
        </w:pict>
      </w:r>
      <w:r>
        <w:rPr>
          <w:sz w:val="16"/>
          <w:szCs w:val="16"/>
        </w:rPr>
        <w:t>7.</w:t>
      </w: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  <w:r>
        <w:rPr>
          <w:sz w:val="16"/>
          <w:szCs w:val="16"/>
        </w:rPr>
        <w:t>Şekildeki sistemin kütle merkezinin (x;y) koordinatlarını bulunuz?(birim kareler eşit uzunlukta)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</w:p>
    <w:p w:rsidR="00272E23" w:rsidRDefault="00272E23" w:rsidP="00F557DC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………………………………………………………………………………………………………………….</w:t>
      </w:r>
    </w:p>
    <w:p w:rsidR="00272E23" w:rsidRPr="006346F4" w:rsidRDefault="00272E23" w:rsidP="006346F4">
      <w:pPr>
        <w:spacing w:after="0"/>
        <w:ind w:left="360" w:hanging="360"/>
        <w:rPr>
          <w:sz w:val="18"/>
          <w:szCs w:val="18"/>
        </w:rPr>
      </w:pPr>
      <w:r>
        <w:rPr>
          <w:noProof/>
          <w:lang w:eastAsia="tr-TR"/>
        </w:rPr>
        <w:pict>
          <v:line id="Düz Bağlayıcı 118" o:spid="_x0000_s1101" style="position:absolute;left:0;text-align:left;flip:y;z-index:251677184;visibility:visible" from="105.75pt,9.75pt" to="105.75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"/>
        </w:pict>
      </w:r>
      <w:r w:rsidRPr="006346F4">
        <w:rPr>
          <w:noProof/>
          <w:sz w:val="18"/>
          <w:szCs w:val="18"/>
          <w:lang w:eastAsia="tr-TR"/>
        </w:rPr>
        <w:t>8</w:t>
      </w:r>
    </w:p>
    <w:p w:rsidR="00272E23" w:rsidRDefault="00272E23" w:rsidP="00F557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28" o:spid="_x0000_s1102" type="#_x0000_t202" style="position:absolute;margin-left:71pt;margin-top:1.8pt;width:41.8pt;height:18.0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" filled="f" stroked="f" strokeweight=".5pt">
            <v:textbox style="mso-next-textbox:#Metin Kutusu 128">
              <w:txbxContent>
                <w:p w:rsidR="00272E23" w:rsidRPr="00B75EBE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d=0.2 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7" o:spid="_x0000_s1103" type="#_x0000_t202" style="position:absolute;margin-left:39.35pt;margin-top:10.9pt;width:41.8pt;height:18.0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" filled="f" stroked="f" strokeweight=".5pt">
            <v:textbox style="mso-next-textbox:#Metin Kutusu 127">
              <w:txbxContent>
                <w:p w:rsidR="00272E23" w:rsidRPr="00B75EBE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r=0.2 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lok Yay 115" o:spid="_x0000_s1104" style="position:absolute;margin-left:33.75pt;margin-top:3.75pt;width:39.65pt;height:39.6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555,50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" path="m193501,496718c68521,466983,-14027,347922,1956,220452,17940,92982,127329,-2011,255781,31,384233,2074,490547,100497,502469,228411,514391,356325,428099,472701,302237,498447r,c428099,472700,514392,356325,502469,228411,490547,100497,384233,2074,255781,31,127329,-2012,17940,92982,1956,220452,-14028,347922,68521,466983,193501,496718xe">
            <v:path arrowok="t" o:connecttype="custom" o:connectlocs="193501,496718;1956,220452;255781,31;502469,228411;302237,498447;302237,498447;502469,228411;255781,31;1956,220452;193501,496718" o:connectangles="0,0,0,0,0,0,0,0,0,0"/>
          </v:shape>
        </w:pict>
      </w:r>
    </w:p>
    <w:p w:rsidR="00272E23" w:rsidRPr="00F557DC" w:rsidRDefault="00272E23" w:rsidP="00F557DC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26" o:spid="_x0000_s1105" type="#_x0000_t202" style="position:absolute;margin-left:105.7pt;margin-top:18.05pt;width:37.65pt;height:18.0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" filled="f" stroked="f" strokeweight=".5pt">
            <v:textbox style="mso-next-textbox:#Metin Kutusu 126">
              <w:txbxContent>
                <w:p w:rsidR="00272E23" w:rsidRPr="00B75EBE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=3 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5" o:spid="_x0000_s1106" type="#_x0000_t202" style="position:absolute;margin-left:-1.75pt;margin-top:8.65pt;width:47.85pt;height:18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" filled="f" stroked="f" strokeweight=".5pt">
            <v:textbox style="mso-next-textbox:#Metin Kutusu 125">
              <w:txbxContent>
                <w:p w:rsidR="00272E23" w:rsidRPr="00B75EBE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</w:t>
                  </w:r>
                  <w:r>
                    <w:rPr>
                      <w:sz w:val="16"/>
                      <w:szCs w:val="16"/>
                      <w:vertAlign w:val="subscript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=0,4 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24" o:spid="_x0000_s1107" type="#_x0000_t32" style="position:absolute;margin-left:74.85pt;margin-top:8.75pt;width:30.9pt;height:0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">
            <v:stroke dashstyle="dash" startarrow="open" endarrow="open"/>
          </v:shape>
        </w:pict>
      </w:r>
      <w:r>
        <w:rPr>
          <w:noProof/>
          <w:lang w:eastAsia="tr-TR"/>
        </w:rPr>
        <w:pict>
          <v:shape id="Akış Çizelgesi: Bağlayıcı 123" o:spid="_x0000_s1108" type="#_x0000_t120" style="position:absolute;margin-left:50.7pt;margin-top:12.9pt;width:2.85pt;height:2.85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" fillcolor="black" strokeweight="2pt"/>
        </w:pict>
      </w:r>
      <w:r>
        <w:rPr>
          <w:noProof/>
          <w:lang w:eastAsia="tr-TR"/>
        </w:rPr>
        <w:pict>
          <v:line id="Düz Bağlayıcı 122" o:spid="_x0000_s1109" style="position:absolute;z-index:251681280;visibility:visible" from="50.7pt,14.75pt" to="104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">
            <v:stroke dashstyle="dash"/>
          </v:line>
        </w:pict>
      </w:r>
      <w:r>
        <w:rPr>
          <w:noProof/>
          <w:lang w:eastAsia="tr-TR"/>
        </w:rPr>
        <w:pict>
          <v:shape id="Düz Ok Bağlayıcısı 121" o:spid="_x0000_s1110" type="#_x0000_t32" style="position:absolute;margin-left:33.75pt;margin-top:18.2pt;width:3.55pt;height:6.05pt;flip:x y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">
            <v:stroke endarrow="open"/>
          </v:shape>
        </w:pict>
      </w:r>
      <w:r>
        <w:rPr>
          <w:noProof/>
          <w:lang w:eastAsia="tr-TR"/>
        </w:rPr>
        <w:pict>
          <v:shape id="Düz Ok Bağlayıcısı 120" o:spid="_x0000_s1111" type="#_x0000_t32" style="position:absolute;margin-left:48.45pt;margin-top:45.7pt;width:.4pt;height:4.5pt;flip:x y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">
            <v:stroke endarrow="open"/>
          </v:shape>
        </w:pict>
      </w:r>
      <w:r>
        <w:rPr>
          <w:noProof/>
          <w:lang w:eastAsia="tr-TR"/>
        </w:rPr>
        <w:pict>
          <v:shape id="Düz Ok Bağlayıcısı 119" o:spid="_x0000_s1112" type="#_x0000_t32" style="position:absolute;margin-left:105.75pt;margin-top:18.2pt;width:0;height:18.1pt;flip:y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">
            <v:stroke endarrow="open"/>
          </v:shape>
        </w:pict>
      </w:r>
      <w:r>
        <w:rPr>
          <w:noProof/>
          <w:lang w:eastAsia="tr-TR"/>
        </w:rPr>
        <w:pict>
          <v:line id="Düz Bağlayıcı 116" o:spid="_x0000_s1113" style="position:absolute;z-index:251675136;visibility:visible" from="49pt,31.95pt" to="49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117" o:spid="_x0000_s1114" style="position:absolute;z-index:251676160;visibility:visible" from="57pt,32.2pt" to="57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"/>
        </w:pict>
      </w: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Üzerinden </w:t>
      </w:r>
      <w:smartTag w:uri="urn:schemas-microsoft-com:office:smarttags" w:element="metricconverter">
        <w:smartTagPr>
          <w:attr w:name="ProductID" w:val="100 g"/>
        </w:smartTagPr>
        <w:r>
          <w:rPr>
            <w:sz w:val="16"/>
            <w:szCs w:val="16"/>
          </w:rPr>
          <w:t>3 A</w:t>
        </w:r>
      </w:smartTag>
      <w:r>
        <w:rPr>
          <w:sz w:val="16"/>
          <w:szCs w:val="16"/>
        </w:rPr>
        <w:t xml:space="preserve"> akım geçen düz tel ile </w:t>
      </w:r>
      <w:smartTag w:uri="urn:schemas-microsoft-com:office:smarttags" w:element="metricconverter">
        <w:smartTagPr>
          <w:attr w:name="ProductID" w:val="100 g"/>
        </w:smartTagPr>
        <w:r>
          <w:rPr>
            <w:sz w:val="16"/>
            <w:szCs w:val="16"/>
          </w:rPr>
          <w:t>0,4 A</w:t>
        </w:r>
      </w:smartTag>
      <w:r>
        <w:rPr>
          <w:sz w:val="16"/>
          <w:szCs w:val="16"/>
        </w:rPr>
        <w:t xml:space="preserve"> akım geçen çember telin merkezinde oluşan bileşke manyetik alan nedir?(</w:t>
      </w:r>
      <w:r>
        <w:rPr>
          <w:rFonts w:cs="Calibri"/>
          <w:sz w:val="16"/>
          <w:szCs w:val="16"/>
        </w:rPr>
        <w:t>π</w:t>
      </w:r>
      <w:r>
        <w:rPr>
          <w:sz w:val="16"/>
          <w:szCs w:val="16"/>
        </w:rPr>
        <w:t>=3)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7</w:t>
      </w:r>
      <w:r w:rsidRPr="00644FE6">
        <w:rPr>
          <w:sz w:val="16"/>
          <w:szCs w:val="16"/>
        </w:rPr>
        <w:t>PUAN)</w:t>
      </w: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72E23" w:rsidRPr="006346F4" w:rsidRDefault="00272E23" w:rsidP="006346F4">
      <w:pPr>
        <w:spacing w:after="0"/>
        <w:ind w:left="360" w:hanging="360"/>
        <w:rPr>
          <w:sz w:val="16"/>
          <w:szCs w:val="16"/>
        </w:rPr>
      </w:pPr>
      <w:r>
        <w:rPr>
          <w:noProof/>
          <w:lang w:eastAsia="tr-TR"/>
        </w:rPr>
        <w:pict>
          <v:line id="Düz Bağlayıcı 141" o:spid="_x0000_s1115" style="position:absolute;left:0;text-align:left;z-index:251689472;visibility:visible" from="66.65pt,5.45pt" to="66.65pt,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" strokeweight="1pt"/>
        </w:pict>
      </w:r>
      <w:r>
        <w:rPr>
          <w:sz w:val="18"/>
          <w:szCs w:val="18"/>
        </w:rPr>
        <w:t>9</w:t>
      </w:r>
      <w:r>
        <w:rPr>
          <w:sz w:val="16"/>
          <w:szCs w:val="16"/>
        </w:rPr>
        <w:t>.</w:t>
      </w:r>
    </w:p>
    <w:p w:rsidR="00272E23" w:rsidRDefault="00272E23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group id="_x0000_s1116" style="position:absolute;margin-left:38.3pt;margin-top:10.05pt;width:140.45pt;height:67.65pt;z-index:251693568" coordorigin="1159,2184" coordsize="2809,1353">
            <v:line id="Düz Bağlayıcı 142" o:spid="_x0000_s1117" style="position:absolute;visibility:visible" from="1726,2289" to="2985,2289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">
              <v:stroke dashstyle="dash"/>
            </v:line>
            <v:line id="Düz Bağlayıcı 144" o:spid="_x0000_s1118" style="position:absolute;visibility:visible" from="1726,2532" to="2985,2532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">
              <v:stroke dashstyle="dash"/>
            </v:line>
            <v:line id="Düz Bağlayıcı 145" o:spid="_x0000_s1119" style="position:absolute;visibility:visible" from="1726,2772" to="2985,2772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">
              <v:stroke dashstyle="dash"/>
            </v:line>
            <v:line id="Düz Bağlayıcı 146" o:spid="_x0000_s1120" style="position:absolute;visibility:visible" from="1726,3006" to="2985,3006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">
              <v:stroke dashstyle="dash"/>
            </v:line>
            <v:line id="Düz Bağlayıcı 147" o:spid="_x0000_s1121" style="position:absolute;visibility:visible" from="1726,3248" to="2985,3248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">
              <v:stroke dashstyle="dash"/>
            </v:line>
            <v:line id="Düz Bağlayıcı 148" o:spid="_x0000_s1122" style="position:absolute;flip:y;visibility:visible" from="1303,3490" to="3968,3490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" strokeweight="1pt"/>
            <v:line id="Düz Bağlayıcı 150" o:spid="_x0000_s1123" style="position:absolute;visibility:visible" from="2209,2184" to="2209,3485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">
              <v:stroke dashstyle="dash"/>
            </v:line>
            <v:line id="Düz Bağlayıcı 152" o:spid="_x0000_s1124" style="position:absolute;visibility:visible" from="2676,2184" to="2676,3537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">
              <v:stroke dashstyle="dash"/>
            </v:line>
            <v:shape id="Düz Ok Bağlayıcısı 153" o:spid="_x0000_s1125" type="#_x0000_t32" style="position:absolute;left:1726;top:2772;width:0;height:663;flip:y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">
              <v:stroke endarrow="open"/>
            </v:shape>
            <v:shape id="Düz Ok Bağlayıcısı 154" o:spid="_x0000_s1126" type="#_x0000_t32" style="position:absolute;left:1990;top:3486;width:490;height:3;flip:y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">
              <v:stroke endarrow="open"/>
            </v:shape>
            <v:shape id="Dirsek Bağlayıcısı 155" o:spid="_x0000_s1127" type="#_x0000_t34" style="position:absolute;left:1726;top:3346;width:226;height:146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"/>
            <v:shape id="Akış Çizelgesi: Bağlayıcı 156" o:spid="_x0000_s1128" type="#_x0000_t120" style="position:absolute;left:2652;top:2510;width:56;height:56;flip:x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" fillcolor="black" strokeweight="2pt"/>
            <v:shape id="Metin Kutusu 157" o:spid="_x0000_s1129" type="#_x0000_t202" style="position:absolute;left:2666;top:2250;width:414;height:361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" filled="f" stroked="f" strokeweight=".5pt">
              <v:textbox style="mso-next-textbox:#Metin Kutusu 157">
                <w:txbxContent>
                  <w:p w:rsidR="00272E23" w:rsidRPr="00B75EBE" w:rsidRDefault="00272E23" w:rsidP="001E3E25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</w:t>
                    </w:r>
                  </w:p>
                </w:txbxContent>
              </v:textbox>
            </v:shape>
            <v:shape id="Metin Kutusu 158" o:spid="_x0000_s1130" type="#_x0000_t202" style="position:absolute;left:1159;top:2658;width:663;height:361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" filled="f" stroked="f" strokeweight=".5pt">
              <v:textbox style="mso-next-textbox:#Metin Kutusu 158">
                <w:txbxContent>
                  <w:p w:rsidR="00272E23" w:rsidRPr="00F60AD9" w:rsidRDefault="00272E23" w:rsidP="001E3E25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İ</w:t>
                    </w:r>
                    <w:r>
                      <w:rPr>
                        <w:sz w:val="16"/>
                        <w:szCs w:val="16"/>
                        <w:vertAlign w:val="subscript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t>=4A</w:t>
                    </w:r>
                  </w:p>
                </w:txbxContent>
              </v:textbox>
            </v:shape>
          </v:group>
        </w:pict>
      </w: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Metin Kutusu 140" o:spid="_x0000_s1131" type="#_x0000_t202" style="position:absolute;margin-left:79.85pt;margin-top:6.3pt;width:33.15pt;height:18.0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Metin Kutusu 140">
              <w:txbxContent>
                <w:p w:rsidR="00272E23" w:rsidRPr="00F60AD9" w:rsidRDefault="00272E23" w:rsidP="001E3E2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</w:t>
                  </w:r>
                  <w:r>
                    <w:rPr>
                      <w:sz w:val="16"/>
                      <w:szCs w:val="16"/>
                      <w:vertAlign w:val="sub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=8A</w:t>
                  </w:r>
                </w:p>
              </w:txbxContent>
            </v:textbox>
          </v:shape>
        </w:pict>
      </w: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 w:rsidP="00A30FF2">
      <w:pPr>
        <w:spacing w:after="0"/>
        <w:rPr>
          <w:sz w:val="16"/>
          <w:szCs w:val="16"/>
        </w:rPr>
      </w:pPr>
      <w:r>
        <w:rPr>
          <w:sz w:val="16"/>
          <w:szCs w:val="16"/>
        </w:rPr>
        <w:t>Yatay düzlemde bir birine dik olarak yerleştirilmiş yalıtılmış düz iletken tellerden i</w:t>
      </w:r>
      <w:r>
        <w:rPr>
          <w:sz w:val="16"/>
          <w:szCs w:val="16"/>
          <w:vertAlign w:val="subscript"/>
        </w:rPr>
        <w:t>1</w:t>
      </w:r>
      <w:r>
        <w:rPr>
          <w:sz w:val="16"/>
          <w:szCs w:val="16"/>
        </w:rPr>
        <w:t>=4A ve i</w:t>
      </w:r>
      <w:r>
        <w:rPr>
          <w:sz w:val="16"/>
          <w:szCs w:val="16"/>
          <w:vertAlign w:val="subscript"/>
        </w:rPr>
        <w:t>2</w:t>
      </w:r>
      <w:r>
        <w:rPr>
          <w:sz w:val="16"/>
          <w:szCs w:val="16"/>
        </w:rPr>
        <w:t>=8A şiddetinde akım geçmektedir noktasındaki manyetik alanın şiddeti kaç Tesla’dır?</w:t>
      </w:r>
      <w:r w:rsidRPr="00644FE6">
        <w:rPr>
          <w:sz w:val="16"/>
          <w:szCs w:val="16"/>
        </w:rPr>
        <w:t xml:space="preserve"> </w:t>
      </w:r>
      <w:r>
        <w:rPr>
          <w:sz w:val="16"/>
          <w:szCs w:val="16"/>
        </w:rPr>
        <w:t>(birim kareler eşit uzunlukta)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>
      <w:pPr>
        <w:spacing w:after="0"/>
        <w:rPr>
          <w:sz w:val="16"/>
          <w:szCs w:val="16"/>
        </w:rPr>
      </w:pPr>
    </w:p>
    <w:p w:rsidR="00272E23" w:rsidRDefault="00272E23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72E23" w:rsidRDefault="00272E23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2" type="#_x0000_t202" style="position:absolute;margin-left:36.4pt;margin-top:9.3pt;width:33.15pt;height:18.05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32">
              <w:txbxContent>
                <w:p w:rsidR="00272E23" w:rsidRPr="00686FBD" w:rsidRDefault="00272E23" w:rsidP="00002895">
                  <w:pPr>
                    <w:spacing w:after="0"/>
                  </w:pPr>
                  <w:r>
                    <w:t>W</w:t>
                  </w:r>
                </w:p>
              </w:txbxContent>
            </v:textbox>
          </v:shape>
        </w:pict>
      </w:r>
    </w:p>
    <w:p w:rsidR="00272E23" w:rsidRDefault="00272E23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3" type="#_x0000_t32" style="position:absolute;margin-left:53.45pt;margin-top:7.8pt;width:0;height:118.5pt;z-index:251700736" o:connectortype="straight"/>
        </w:pict>
      </w:r>
    </w:p>
    <w:p w:rsidR="00272E23" w:rsidRDefault="00272E23" w:rsidP="006346F4">
      <w:pPr>
        <w:spacing w:after="0"/>
        <w:ind w:left="360" w:hanging="360"/>
        <w:rPr>
          <w:sz w:val="16"/>
          <w:szCs w:val="16"/>
        </w:rPr>
      </w:pPr>
      <w:r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134" type="#_x0000_t102" style="position:absolute;left:0;text-align:left;margin-left:37.15pt;margin-top:4.85pt;width:29.5pt;height:10.05pt;z-index:251702784"/>
        </w:pict>
      </w:r>
      <w:r>
        <w:rPr>
          <w:noProof/>
          <w:lang w:eastAsia="tr-TR"/>
        </w:rPr>
        <w:pict>
          <v:oval id="_x0000_s1135" style="position:absolute;left:0;text-align:left;margin-left:15.7pt;margin-top:10.05pt;width:84.75pt;height:88.5pt;z-index:251694592" strokecolor="#95b3d7" strokeweight="1pt">
            <v:fill color2="#b8cce4" focusposition="1" focussize="" focus="100%" type="gradient"/>
            <v:shadow on="t" type="perspective" color="#243f60" opacity=".5" offset="1pt" offset2="-3pt"/>
          </v:oval>
        </w:pict>
      </w:r>
      <w:r>
        <w:rPr>
          <w:sz w:val="16"/>
          <w:szCs w:val="16"/>
        </w:rPr>
        <w:t>10.</w:t>
      </w:r>
    </w:p>
    <w:p w:rsidR="00272E23" w:rsidRPr="006346F4" w:rsidRDefault="00272E23" w:rsidP="006346F4">
      <w:pPr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6" type="#_x0000_t202" style="position:absolute;margin-left:112.8pt;margin-top:3.7pt;width:142.4pt;height:88.1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36">
              <w:txbxContent>
                <w:p w:rsidR="00272E23" w:rsidRDefault="00272E23" w:rsidP="00F4536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Şekildeki m kütleli esnek küresel cism, çapını eksen kabul ederek w açısal hızıyla dönüyor.Kürenin kütlesi değişmeksizin yarıçapı r/2 yapılıyor.Bu durumda açısal hız kaç w olur?</w:t>
                  </w:r>
                </w:p>
                <w:p w:rsidR="00272E23" w:rsidRPr="00F45363" w:rsidRDefault="00272E23" w:rsidP="00F45363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(I=2/5 mr</w:t>
                  </w:r>
                  <w:r>
                    <w:rPr>
                      <w:sz w:val="16"/>
                      <w:szCs w:val="16"/>
                      <w:vertAlign w:val="superscript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)</w:t>
                  </w:r>
                  <w:r w:rsidRPr="00644FE6">
                    <w:rPr>
                      <w:sz w:val="16"/>
                      <w:szCs w:val="16"/>
                    </w:rPr>
                    <w:t xml:space="preserve"> (</w:t>
                  </w:r>
                  <w:r>
                    <w:rPr>
                      <w:sz w:val="16"/>
                      <w:szCs w:val="16"/>
                    </w:rPr>
                    <w:t xml:space="preserve"> 6</w:t>
                  </w:r>
                  <w:r w:rsidRPr="00644FE6">
                    <w:rPr>
                      <w:sz w:val="16"/>
                      <w:szCs w:val="16"/>
                    </w:rPr>
                    <w:t>PUAN)</w:t>
                  </w:r>
                </w:p>
              </w:txbxContent>
            </v:textbox>
          </v:shape>
        </w:pict>
      </w: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7" type="#_x0000_t202" style="position:absolute;left:0;text-align:left;margin-left:53.55pt;margin-top:7.15pt;width:33.15pt;height:18.0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37">
              <w:txbxContent>
                <w:p w:rsidR="00272E23" w:rsidRPr="00686FBD" w:rsidRDefault="00272E23" w:rsidP="00686FBD">
                  <w:pPr>
                    <w:spacing w:after="0"/>
                  </w:pPr>
                  <w:r w:rsidRPr="00686FBD">
                    <w:t>r</w:t>
                  </w:r>
                </w:p>
              </w:txbxContent>
            </v:textbox>
          </v:shape>
        </w:pict>
      </w: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38" type="#_x0000_t32" style="position:absolute;left:0;text-align:left;margin-left:52.75pt;margin-top:7.2pt;width:43.5pt;height:0;z-index:251696640" o:connectortype="straight"/>
        </w:pict>
      </w: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39" type="#_x0000_t19" style="position:absolute;left:0;text-align:left;margin-left:15.7pt;margin-top:2.75pt;width:84.75pt;height:13.75pt;flip:y;z-index:251695616" coordsize="21600,26414" adj=",843907" path="wr-21600,,21600,43200,,,21057,26414nfewr-21600,,21600,43200,,,21057,26414l,21600nsxe">
            <v:path o:connectlocs="0,0;21057,26414;0,21600"/>
          </v:shape>
        </w:pict>
      </w: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  <w:r>
        <w:rPr>
          <w:noProof/>
          <w:lang w:eastAsia="tr-TR"/>
        </w:rPr>
        <w:pict>
          <v:shape id="_x0000_s1140" type="#_x0000_t202" style="position:absolute;left:0;text-align:left;margin-left:53.45pt;margin-top:8.35pt;width:33.15pt;height:18.0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" filled="f" stroked="f" strokeweight=".5pt">
            <v:textbox style="mso-next-textbox:#_x0000_s1140">
              <w:txbxContent>
                <w:p w:rsidR="00272E23" w:rsidRPr="00686FBD" w:rsidRDefault="00272E23" w:rsidP="00686FBD">
                  <w:pPr>
                    <w:spacing w:after="0"/>
                  </w:pPr>
                  <w:r>
                    <w:t>m</w:t>
                  </w:r>
                </w:p>
              </w:txbxContent>
            </v:textbox>
          </v:shape>
        </w:pict>
      </w: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</w:p>
    <w:p w:rsidR="00272E23" w:rsidRDefault="00272E23" w:rsidP="00686FBD">
      <w:pPr>
        <w:pStyle w:val="ListParagraph"/>
        <w:spacing w:after="0"/>
        <w:rPr>
          <w:sz w:val="16"/>
          <w:szCs w:val="16"/>
        </w:rPr>
      </w:pPr>
    </w:p>
    <w:p w:rsidR="00272E23" w:rsidRDefault="00272E23" w:rsidP="00002895">
      <w:pPr>
        <w:spacing w:after="0"/>
        <w:rPr>
          <w:sz w:val="16"/>
          <w:szCs w:val="16"/>
        </w:rPr>
      </w:pPr>
    </w:p>
    <w:p w:rsidR="00272E23" w:rsidRDefault="00272E23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72E23" w:rsidRPr="00002895" w:rsidRDefault="00272E23" w:rsidP="00002895">
      <w:pPr>
        <w:spacing w:after="0"/>
        <w:rPr>
          <w:sz w:val="16"/>
          <w:szCs w:val="16"/>
        </w:rPr>
      </w:pPr>
    </w:p>
    <w:p w:rsidR="00272E23" w:rsidRDefault="00272E23" w:rsidP="00002895">
      <w:pPr>
        <w:pStyle w:val="ListParagraph"/>
        <w:spacing w:after="0"/>
        <w:ind w:hanging="862"/>
        <w:rPr>
          <w:sz w:val="16"/>
          <w:szCs w:val="16"/>
        </w:rPr>
      </w:pPr>
      <w:r>
        <w:rPr>
          <w:sz w:val="16"/>
          <w:szCs w:val="16"/>
        </w:rPr>
        <w:t>11.</w:t>
      </w:r>
    </w:p>
    <w:p w:rsidR="00272E23" w:rsidRDefault="00272E23" w:rsidP="00002895">
      <w:pPr>
        <w:spacing w:after="0"/>
        <w:ind w:left="360"/>
        <w:rPr>
          <w:sz w:val="16"/>
          <w:szCs w:val="16"/>
        </w:rPr>
      </w:pPr>
    </w:p>
    <w:p w:rsidR="00272E23" w:rsidRPr="006346F4" w:rsidRDefault="00272E23" w:rsidP="00002895">
      <w:pPr>
        <w:spacing w:after="0"/>
        <w:ind w:left="360"/>
        <w:rPr>
          <w:sz w:val="16"/>
          <w:szCs w:val="16"/>
        </w:rPr>
      </w:pPr>
      <w:smartTag w:uri="urn:schemas-microsoft-com:office:smarttags" w:element="metricconverter">
        <w:smartTagPr>
          <w:attr w:name="ProductID" w:val="100 g"/>
        </w:smartTagPr>
        <w:r w:rsidRPr="006346F4">
          <w:rPr>
            <w:sz w:val="16"/>
            <w:szCs w:val="16"/>
          </w:rPr>
          <w:t>500 kg</w:t>
        </w:r>
      </w:smartTag>
      <w:r w:rsidRPr="006346F4">
        <w:rPr>
          <w:sz w:val="16"/>
          <w:szCs w:val="16"/>
        </w:rPr>
        <w:t xml:space="preserve"> kütleli bir kaya parçası 100kg ve </w:t>
      </w:r>
      <w:smartTag w:uri="urn:schemas-microsoft-com:office:smarttags" w:element="metricconverter">
        <w:smartTagPr>
          <w:attr w:name="ProductID" w:val="100 g"/>
        </w:smartTagPr>
        <w:r w:rsidRPr="006346F4">
          <w:rPr>
            <w:sz w:val="16"/>
            <w:szCs w:val="16"/>
          </w:rPr>
          <w:t>400 kg</w:t>
        </w:r>
      </w:smartTag>
      <w:r w:rsidRPr="006346F4">
        <w:rPr>
          <w:sz w:val="16"/>
          <w:szCs w:val="16"/>
        </w:rPr>
        <w:t xml:space="preserve"> kütleli iki parçaya ayrılıyor.100 kg kütleli  parçanın hızı 4m/s ise 400kg kütleli parçanın hızını bulunuz?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72E23" w:rsidRPr="00F45363" w:rsidRDefault="00272E23" w:rsidP="00F45363">
      <w:pPr>
        <w:spacing w:after="0"/>
        <w:rPr>
          <w:sz w:val="16"/>
          <w:szCs w:val="16"/>
        </w:rPr>
      </w:pPr>
    </w:p>
    <w:p w:rsidR="00272E23" w:rsidRDefault="00272E23" w:rsidP="00002895">
      <w:pPr>
        <w:pStyle w:val="ListParagraph"/>
        <w:spacing w:after="0"/>
        <w:rPr>
          <w:sz w:val="16"/>
          <w:szCs w:val="16"/>
        </w:rPr>
      </w:pPr>
    </w:p>
    <w:p w:rsidR="00272E23" w:rsidRDefault="00272E23" w:rsidP="00002895">
      <w:pPr>
        <w:pStyle w:val="ListParagraph"/>
        <w:spacing w:after="0"/>
        <w:rPr>
          <w:sz w:val="16"/>
          <w:szCs w:val="16"/>
        </w:rPr>
      </w:pPr>
    </w:p>
    <w:p w:rsidR="00272E23" w:rsidRDefault="00272E23" w:rsidP="00002895">
      <w:pPr>
        <w:pStyle w:val="ListParagraph"/>
        <w:spacing w:after="0"/>
        <w:rPr>
          <w:sz w:val="16"/>
          <w:szCs w:val="16"/>
        </w:rPr>
      </w:pPr>
    </w:p>
    <w:p w:rsidR="00272E23" w:rsidRDefault="00272E23" w:rsidP="00002895">
      <w:pPr>
        <w:pStyle w:val="ListParagraph"/>
        <w:spacing w:after="0"/>
        <w:rPr>
          <w:sz w:val="16"/>
          <w:szCs w:val="16"/>
        </w:rPr>
      </w:pPr>
    </w:p>
    <w:p w:rsidR="00272E23" w:rsidRDefault="00272E23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72E23" w:rsidRDefault="00272E23" w:rsidP="00002895">
      <w:pPr>
        <w:pStyle w:val="ListParagraph"/>
        <w:spacing w:after="0"/>
        <w:rPr>
          <w:sz w:val="16"/>
          <w:szCs w:val="16"/>
        </w:rPr>
      </w:pPr>
    </w:p>
    <w:p w:rsidR="00272E23" w:rsidRPr="00002895" w:rsidRDefault="00272E23" w:rsidP="00002895">
      <w:pPr>
        <w:pStyle w:val="ListParagraph"/>
        <w:numPr>
          <w:ilvl w:val="0"/>
          <w:numId w:val="4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002895">
        <w:rPr>
          <w:sz w:val="16"/>
          <w:szCs w:val="16"/>
        </w:rPr>
        <w:t xml:space="preserve">Kütlesi </w:t>
      </w:r>
      <w:smartTag w:uri="urn:schemas-microsoft-com:office:smarttags" w:element="metricconverter">
        <w:smartTagPr>
          <w:attr w:name="ProductID" w:val="100 g"/>
        </w:smartTagPr>
        <w:r w:rsidRPr="00002895">
          <w:rPr>
            <w:sz w:val="16"/>
            <w:szCs w:val="16"/>
          </w:rPr>
          <w:t>100 g</w:t>
        </w:r>
      </w:smartTag>
      <w:r w:rsidRPr="00002895">
        <w:rPr>
          <w:sz w:val="16"/>
          <w:szCs w:val="16"/>
        </w:rPr>
        <w:t xml:space="preserve"> olan taş 0,5m uzunluğundaki ipin ucuna bağlanarak düşey düzlemde döndürülüyor.Taşın hızı 3m/s ise açısal momentumu yönü ve büyüklüğünü bulunuz?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72E23" w:rsidRDefault="00272E23" w:rsidP="00F45363">
      <w:pPr>
        <w:pStyle w:val="ListParagraph"/>
        <w:spacing w:after="0"/>
        <w:rPr>
          <w:sz w:val="16"/>
          <w:szCs w:val="16"/>
        </w:rPr>
      </w:pPr>
    </w:p>
    <w:p w:rsidR="00272E23" w:rsidRDefault="00272E23" w:rsidP="00F45363">
      <w:pPr>
        <w:pStyle w:val="ListParagraph"/>
        <w:spacing w:after="0"/>
        <w:rPr>
          <w:sz w:val="16"/>
          <w:szCs w:val="16"/>
        </w:rPr>
      </w:pPr>
    </w:p>
    <w:p w:rsidR="00272E23" w:rsidRDefault="00272E23" w:rsidP="00F45363">
      <w:pPr>
        <w:pStyle w:val="ListParagraph"/>
        <w:spacing w:after="0"/>
        <w:rPr>
          <w:sz w:val="16"/>
          <w:szCs w:val="16"/>
        </w:rPr>
      </w:pPr>
    </w:p>
    <w:p w:rsidR="00272E23" w:rsidRDefault="00272E23" w:rsidP="00F45363">
      <w:pPr>
        <w:pStyle w:val="ListParagraph"/>
        <w:spacing w:after="0"/>
        <w:rPr>
          <w:sz w:val="16"/>
          <w:szCs w:val="16"/>
        </w:rPr>
      </w:pPr>
    </w:p>
    <w:p w:rsidR="00272E23" w:rsidRDefault="00272E23" w:rsidP="00F45363">
      <w:pPr>
        <w:pStyle w:val="ListParagraph"/>
        <w:spacing w:after="0"/>
        <w:rPr>
          <w:sz w:val="16"/>
          <w:szCs w:val="16"/>
        </w:rPr>
      </w:pPr>
    </w:p>
    <w:p w:rsidR="00272E23" w:rsidRDefault="00272E23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………………………………………………………………………………………………………………..</w:t>
      </w:r>
    </w:p>
    <w:p w:rsidR="00272E23" w:rsidRDefault="00272E23" w:rsidP="00F45363">
      <w:pPr>
        <w:pStyle w:val="ListParagraph"/>
        <w:spacing w:after="0"/>
        <w:rPr>
          <w:sz w:val="16"/>
          <w:szCs w:val="16"/>
        </w:rPr>
      </w:pPr>
    </w:p>
    <w:p w:rsidR="00272E23" w:rsidRPr="00002895" w:rsidRDefault="00272E23" w:rsidP="00002895">
      <w:pPr>
        <w:pStyle w:val="ListParagraph"/>
        <w:numPr>
          <w:ilvl w:val="0"/>
          <w:numId w:val="4"/>
        </w:num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002895">
        <w:rPr>
          <w:sz w:val="16"/>
          <w:szCs w:val="16"/>
        </w:rPr>
        <w:t xml:space="preserve">Akım geçen bir tel çember şekline getirildiğinde çember merkezinde </w:t>
      </w:r>
      <w:r>
        <w:rPr>
          <w:sz w:val="16"/>
          <w:szCs w:val="16"/>
        </w:rPr>
        <w:t xml:space="preserve">        </w:t>
      </w:r>
      <w:r w:rsidRPr="00002895">
        <w:rPr>
          <w:sz w:val="16"/>
          <w:szCs w:val="16"/>
        </w:rPr>
        <w:t>oluşan manyetik alan şiddeti  akım………………, çemberin………………..</w:t>
      </w:r>
    </w:p>
    <w:p w:rsidR="00272E23" w:rsidRPr="00002895" w:rsidRDefault="00272E23" w:rsidP="00002895">
      <w:pPr>
        <w:spacing w:after="0"/>
        <w:rPr>
          <w:sz w:val="16"/>
          <w:szCs w:val="16"/>
        </w:rPr>
      </w:pPr>
      <w:r>
        <w:rPr>
          <w:sz w:val="16"/>
          <w:szCs w:val="16"/>
        </w:rPr>
        <w:t>           </w:t>
      </w:r>
      <w:r w:rsidRPr="00002895">
        <w:rPr>
          <w:sz w:val="16"/>
          <w:szCs w:val="16"/>
        </w:rPr>
        <w:t>telin…………………….sayısına,ortamın manyetik geçirgenliğine bağlıdır.</w:t>
      </w:r>
    </w:p>
    <w:p w:rsidR="00272E23" w:rsidRDefault="00272E23" w:rsidP="00DB7900">
      <w:pPr>
        <w:pStyle w:val="ListParagraph"/>
        <w:spacing w:after="0"/>
        <w:rPr>
          <w:sz w:val="16"/>
          <w:szCs w:val="16"/>
        </w:rPr>
      </w:pPr>
      <w:r>
        <w:rPr>
          <w:sz w:val="16"/>
          <w:szCs w:val="16"/>
        </w:rPr>
        <w:t>(Cümledeki boşlukları doldurunuz)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6</w:t>
      </w:r>
      <w:r w:rsidRPr="00644FE6">
        <w:rPr>
          <w:sz w:val="16"/>
          <w:szCs w:val="16"/>
        </w:rPr>
        <w:t>PUAN)</w:t>
      </w:r>
    </w:p>
    <w:p w:rsidR="00272E23" w:rsidRDefault="00272E23" w:rsidP="00DB7900">
      <w:pPr>
        <w:pStyle w:val="ListParagraph"/>
        <w:spacing w:after="0"/>
        <w:rPr>
          <w:sz w:val="16"/>
          <w:szCs w:val="16"/>
        </w:rPr>
      </w:pPr>
    </w:p>
    <w:p w:rsidR="00272E23" w:rsidRPr="00002895" w:rsidRDefault="00272E23" w:rsidP="00002895">
      <w:pPr>
        <w:spacing w:after="0"/>
        <w:ind w:left="360" w:hanging="502"/>
        <w:rPr>
          <w:rStyle w:val="FontStyle13"/>
          <w:rFonts w:ascii="Calibri" w:hAnsi="Calibri" w:cs="Times New Roman"/>
          <w:b/>
          <w:sz w:val="16"/>
          <w:szCs w:val="16"/>
        </w:rPr>
      </w:pPr>
      <w:r>
        <w:rPr>
          <w:sz w:val="16"/>
          <w:szCs w:val="16"/>
        </w:rPr>
        <w:t>14</w:t>
      </w:r>
      <w:r w:rsidRPr="00002895">
        <w:rPr>
          <w:sz w:val="16"/>
          <w:szCs w:val="16"/>
        </w:rPr>
        <w:t xml:space="preserve">  </w:t>
      </w:r>
      <w:r w:rsidRPr="00002895">
        <w:rPr>
          <w:rStyle w:val="FontStyle13"/>
          <w:b/>
          <w:sz w:val="16"/>
          <w:szCs w:val="16"/>
        </w:rPr>
        <w:t>Aşağıdaki ifadelerin doğru olanlarının (D) yanlış olanlarının (Y) yazınız.</w:t>
      </w:r>
      <w:r w:rsidRPr="00644FE6">
        <w:rPr>
          <w:sz w:val="16"/>
          <w:szCs w:val="16"/>
        </w:rPr>
        <w:t xml:space="preserve"> (</w:t>
      </w:r>
      <w:r>
        <w:rPr>
          <w:sz w:val="16"/>
          <w:szCs w:val="16"/>
        </w:rPr>
        <w:t xml:space="preserve"> 10</w:t>
      </w:r>
      <w:r w:rsidRPr="00644FE6">
        <w:rPr>
          <w:sz w:val="16"/>
          <w:szCs w:val="16"/>
        </w:rPr>
        <w:t>PUAN)</w:t>
      </w:r>
    </w:p>
    <w:p w:rsidR="00272E23" w:rsidRPr="00DB7900" w:rsidRDefault="00272E23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before="7" w:line="278" w:lineRule="exact"/>
        <w:ind w:left="331" w:firstLine="0"/>
        <w:rPr>
          <w:rStyle w:val="FontStyle13"/>
          <w:sz w:val="18"/>
          <w:szCs w:val="18"/>
        </w:rPr>
      </w:pPr>
      <w:r w:rsidRPr="000872EC">
        <w:rPr>
          <w:rStyle w:val="FontStyle13"/>
          <w:sz w:val="16"/>
          <w:szCs w:val="16"/>
        </w:rPr>
        <w:t xml:space="preserve">(  ) </w:t>
      </w:r>
      <w:r w:rsidRPr="00AB2D38">
        <w:rPr>
          <w:rStyle w:val="FontStyle12"/>
          <w:sz w:val="16"/>
          <w:szCs w:val="16"/>
        </w:rPr>
        <w:t xml:space="preserve">Kuvvet etkisi altında hareket eden cismin potansiyel </w:t>
      </w:r>
      <w:r>
        <w:rPr>
          <w:rStyle w:val="FontStyle12"/>
          <w:sz w:val="16"/>
          <w:szCs w:val="16"/>
        </w:rPr>
        <w:t xml:space="preserve">                   </w:t>
      </w:r>
      <w:r w:rsidRPr="00AB2D38">
        <w:rPr>
          <w:rStyle w:val="FontStyle12"/>
          <w:sz w:val="16"/>
          <w:szCs w:val="16"/>
        </w:rPr>
        <w:t>enerjisinde hiçbir</w:t>
      </w:r>
      <w:r>
        <w:rPr>
          <w:rStyle w:val="FontStyle12"/>
          <w:sz w:val="16"/>
          <w:szCs w:val="16"/>
        </w:rPr>
        <w:t xml:space="preserve"> etkisi yoktur.</w:t>
      </w:r>
      <w:r w:rsidRPr="00DB7900">
        <w:rPr>
          <w:rStyle w:val="FontStyle13"/>
          <w:sz w:val="18"/>
          <w:szCs w:val="18"/>
        </w:rPr>
        <w:tab/>
        <w:t>(</w:t>
      </w:r>
      <w:r w:rsidRPr="00DB7900">
        <w:rPr>
          <w:rStyle w:val="FontStyle13"/>
          <w:sz w:val="18"/>
          <w:szCs w:val="18"/>
        </w:rPr>
        <w:tab/>
        <w:t>)</w:t>
      </w:r>
    </w:p>
    <w:p w:rsidR="00272E23" w:rsidRPr="00DB7900" w:rsidRDefault="00272E23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line="278" w:lineRule="exact"/>
        <w:ind w:left="660"/>
        <w:rPr>
          <w:rStyle w:val="FontStyle13"/>
          <w:sz w:val="18"/>
          <w:szCs w:val="18"/>
        </w:rPr>
      </w:pPr>
      <w:r w:rsidRPr="000872EC">
        <w:rPr>
          <w:rStyle w:val="FontStyle13"/>
          <w:sz w:val="16"/>
          <w:szCs w:val="16"/>
        </w:rPr>
        <w:t>(  ) Üzerlerinden aynı yönlü akım geçen ve paralel şekilde bulunan iki iletken tel birbirini çeker.</w:t>
      </w:r>
      <w:r w:rsidRPr="00DB7900">
        <w:rPr>
          <w:rStyle w:val="FontStyle13"/>
          <w:sz w:val="18"/>
          <w:szCs w:val="18"/>
        </w:rPr>
        <w:tab/>
        <w:t>(</w:t>
      </w:r>
      <w:r w:rsidRPr="00DB7900">
        <w:rPr>
          <w:rStyle w:val="FontStyle13"/>
          <w:sz w:val="18"/>
          <w:szCs w:val="18"/>
        </w:rPr>
        <w:tab/>
        <w:t>)</w:t>
      </w:r>
    </w:p>
    <w:p w:rsidR="00272E23" w:rsidRPr="00DB7900" w:rsidRDefault="00272E23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line="278" w:lineRule="exact"/>
        <w:ind w:left="331" w:firstLine="0"/>
        <w:rPr>
          <w:rStyle w:val="FontStyle13"/>
          <w:sz w:val="18"/>
          <w:szCs w:val="18"/>
        </w:rPr>
      </w:pPr>
      <w:r w:rsidRPr="000872EC">
        <w:rPr>
          <w:rStyle w:val="FontStyle13"/>
          <w:sz w:val="16"/>
          <w:szCs w:val="16"/>
        </w:rPr>
        <w:t>(  ) Manyetik alan hareket hâlindeki her parçacığa kuvvet uygular.</w:t>
      </w:r>
      <w:r w:rsidRPr="00DB7900">
        <w:rPr>
          <w:rStyle w:val="FontStyle13"/>
          <w:sz w:val="18"/>
          <w:szCs w:val="18"/>
        </w:rPr>
        <w:tab/>
        <w:t>(</w:t>
      </w:r>
      <w:r w:rsidRPr="00DB7900">
        <w:rPr>
          <w:rStyle w:val="FontStyle13"/>
          <w:sz w:val="18"/>
          <w:szCs w:val="18"/>
        </w:rPr>
        <w:tab/>
        <w:t>)</w:t>
      </w:r>
    </w:p>
    <w:p w:rsidR="00272E23" w:rsidRPr="000872EC" w:rsidRDefault="00272E23" w:rsidP="00002895">
      <w:pPr>
        <w:pStyle w:val="Style6"/>
        <w:widowControl/>
        <w:numPr>
          <w:ilvl w:val="0"/>
          <w:numId w:val="3"/>
        </w:numPr>
        <w:tabs>
          <w:tab w:val="left" w:pos="660"/>
          <w:tab w:val="left" w:pos="7822"/>
          <w:tab w:val="left" w:pos="8062"/>
        </w:tabs>
        <w:spacing w:line="278" w:lineRule="exact"/>
        <w:ind w:left="331" w:firstLine="0"/>
        <w:rPr>
          <w:rStyle w:val="FontStyle13"/>
          <w:sz w:val="16"/>
          <w:szCs w:val="16"/>
        </w:rPr>
      </w:pPr>
      <w:r w:rsidRPr="000872EC">
        <w:rPr>
          <w:rStyle w:val="FontStyle13"/>
          <w:sz w:val="16"/>
          <w:szCs w:val="16"/>
        </w:rPr>
        <w:t>(  ) Dünya'nın manyetik ve coğrafi kutupları çakışıktır.</w:t>
      </w:r>
      <w:r w:rsidRPr="000872EC">
        <w:rPr>
          <w:rStyle w:val="FontStyle13"/>
          <w:sz w:val="16"/>
          <w:szCs w:val="16"/>
        </w:rPr>
        <w:tab/>
        <w:t>(</w:t>
      </w:r>
      <w:r w:rsidRPr="000872EC">
        <w:rPr>
          <w:rStyle w:val="FontStyle13"/>
          <w:sz w:val="16"/>
          <w:szCs w:val="16"/>
        </w:rPr>
        <w:tab/>
        <w:t>)</w:t>
      </w:r>
    </w:p>
    <w:p w:rsidR="00272E23" w:rsidRPr="000872EC" w:rsidRDefault="00272E23" w:rsidP="00002895">
      <w:pPr>
        <w:pStyle w:val="ListParagraph"/>
        <w:spacing w:after="0"/>
        <w:rPr>
          <w:rStyle w:val="FontStyle13"/>
          <w:sz w:val="16"/>
          <w:szCs w:val="16"/>
        </w:rPr>
      </w:pPr>
      <w:r w:rsidRPr="000872EC">
        <w:rPr>
          <w:rStyle w:val="FontStyle13"/>
          <w:sz w:val="16"/>
          <w:szCs w:val="16"/>
        </w:rPr>
        <w:t>Dünya'nın manyetik kutbu zamanla yer değiştirir.</w:t>
      </w:r>
    </w:p>
    <w:p w:rsidR="00272E23" w:rsidRPr="00AB2D38" w:rsidRDefault="00272E23" w:rsidP="00002895">
      <w:pPr>
        <w:pStyle w:val="Style4"/>
        <w:widowControl/>
        <w:tabs>
          <w:tab w:val="left" w:pos="221"/>
          <w:tab w:val="left" w:pos="6780"/>
        </w:tabs>
        <w:spacing w:before="286" w:line="240" w:lineRule="auto"/>
        <w:ind w:left="709" w:right="442" w:hanging="283"/>
        <w:contextualSpacing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5.</w:t>
      </w:r>
      <w:r>
        <w:rPr>
          <w:rStyle w:val="FontStyle12"/>
          <w:sz w:val="16"/>
          <w:szCs w:val="16"/>
        </w:rPr>
        <w:t xml:space="preserve">     </w:t>
      </w:r>
      <w:r w:rsidRPr="000872EC">
        <w:rPr>
          <w:rStyle w:val="FontStyle13"/>
          <w:sz w:val="16"/>
          <w:szCs w:val="16"/>
        </w:rPr>
        <w:t>(  )</w:t>
      </w:r>
      <w:r>
        <w:rPr>
          <w:rStyle w:val="FontStyle12"/>
          <w:sz w:val="16"/>
          <w:szCs w:val="16"/>
        </w:rPr>
        <w:t xml:space="preserve"> </w:t>
      </w:r>
      <w:r w:rsidRPr="00AB2D38">
        <w:rPr>
          <w:rStyle w:val="FontStyle12"/>
          <w:sz w:val="16"/>
          <w:szCs w:val="16"/>
        </w:rPr>
        <w:t>Bir sisteme etkiyen kuvvetlerin toplam torklarının sıfırdan farklı</w:t>
      </w:r>
      <w:r>
        <w:rPr>
          <w:rStyle w:val="FontStyle12"/>
          <w:sz w:val="16"/>
          <w:szCs w:val="16"/>
        </w:rPr>
        <w:t xml:space="preserve"> olması</w:t>
      </w:r>
      <w:r w:rsidRPr="00AB2D38">
        <w:rPr>
          <w:rStyle w:val="FontStyle12"/>
          <w:sz w:val="16"/>
          <w:szCs w:val="16"/>
        </w:rPr>
        <w:t>dönmeye neden olur.</w:t>
      </w:r>
      <w:r w:rsidRPr="00AB2D38">
        <w:rPr>
          <w:rStyle w:val="FontStyle12"/>
          <w:sz w:val="16"/>
          <w:szCs w:val="16"/>
        </w:rPr>
        <w:tab/>
      </w:r>
    </w:p>
    <w:p w:rsidR="00272E23" w:rsidRPr="00AB2D38" w:rsidRDefault="00272E23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left="709" w:hanging="283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6</w:t>
      </w:r>
      <w:r>
        <w:rPr>
          <w:rStyle w:val="FontStyle12"/>
          <w:sz w:val="16"/>
          <w:szCs w:val="16"/>
        </w:rPr>
        <w:t xml:space="preserve">      </w:t>
      </w:r>
      <w:r w:rsidRPr="000872EC">
        <w:rPr>
          <w:rStyle w:val="FontStyle13"/>
          <w:sz w:val="16"/>
          <w:szCs w:val="16"/>
        </w:rPr>
        <w:t>(  )</w:t>
      </w:r>
      <w:r w:rsidRPr="00AB2D38">
        <w:rPr>
          <w:rStyle w:val="FontStyle12"/>
          <w:sz w:val="16"/>
          <w:szCs w:val="16"/>
        </w:rPr>
        <w:t>.Gezegenlerin Güneş etrafında dolanım süreleri eşittir.</w:t>
      </w:r>
      <w:r w:rsidRPr="00AB2D38">
        <w:rPr>
          <w:rStyle w:val="FontStyle12"/>
          <w:sz w:val="16"/>
          <w:szCs w:val="16"/>
        </w:rPr>
        <w:tab/>
      </w:r>
    </w:p>
    <w:p w:rsidR="00272E23" w:rsidRDefault="00272E23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left="709" w:hanging="283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7.</w:t>
      </w:r>
      <w:r>
        <w:rPr>
          <w:rStyle w:val="FontStyle12"/>
          <w:sz w:val="16"/>
          <w:szCs w:val="16"/>
        </w:rPr>
        <w:t xml:space="preserve">     </w:t>
      </w:r>
      <w:r w:rsidRPr="000872EC">
        <w:rPr>
          <w:rStyle w:val="FontStyle13"/>
          <w:sz w:val="16"/>
          <w:szCs w:val="16"/>
        </w:rPr>
        <w:t>(  )</w:t>
      </w:r>
      <w:r>
        <w:rPr>
          <w:rStyle w:val="FontStyle12"/>
          <w:sz w:val="16"/>
          <w:szCs w:val="16"/>
        </w:rPr>
        <w:t xml:space="preserve">  </w:t>
      </w:r>
      <w:r w:rsidRPr="00AB2D38">
        <w:rPr>
          <w:rStyle w:val="FontStyle12"/>
          <w:sz w:val="16"/>
          <w:szCs w:val="16"/>
        </w:rPr>
        <w:t>Ok fırlatmak için gerilen yay, potansiyel enerji ihtiva eder</w:t>
      </w:r>
    </w:p>
    <w:p w:rsidR="00272E23" w:rsidRPr="00AB2D38" w:rsidRDefault="00272E23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firstLine="426"/>
        <w:jc w:val="both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8.</w:t>
      </w:r>
      <w:r w:rsidRPr="000872EC">
        <w:rPr>
          <w:rStyle w:val="FontStyle13"/>
          <w:sz w:val="16"/>
          <w:szCs w:val="16"/>
        </w:rPr>
        <w:t xml:space="preserve"> (  )</w:t>
      </w:r>
      <w:r w:rsidRPr="00AB2D38">
        <w:rPr>
          <w:rStyle w:val="FontStyle12"/>
          <w:sz w:val="16"/>
          <w:szCs w:val="16"/>
        </w:rPr>
        <w:t xml:space="preserve">Kararlı dengede genellikle ağırlık merkezi dönme </w:t>
      </w:r>
      <w:r>
        <w:rPr>
          <w:rStyle w:val="FontStyle12"/>
          <w:sz w:val="16"/>
          <w:szCs w:val="16"/>
        </w:rPr>
        <w:t xml:space="preserve">                                </w:t>
      </w:r>
      <w:r w:rsidRPr="00AB2D38">
        <w:rPr>
          <w:rStyle w:val="FontStyle12"/>
          <w:sz w:val="16"/>
          <w:szCs w:val="16"/>
        </w:rPr>
        <w:t>noktasının altındadır.</w:t>
      </w:r>
      <w:r w:rsidRPr="00AB2D38">
        <w:rPr>
          <w:rStyle w:val="FontStyle12"/>
          <w:sz w:val="16"/>
          <w:szCs w:val="16"/>
        </w:rPr>
        <w:tab/>
      </w:r>
    </w:p>
    <w:p w:rsidR="00272E23" w:rsidRPr="00AB2D38" w:rsidRDefault="00272E23" w:rsidP="00002895">
      <w:pPr>
        <w:pStyle w:val="Style4"/>
        <w:widowControl/>
        <w:tabs>
          <w:tab w:val="left" w:pos="221"/>
          <w:tab w:val="left" w:pos="6780"/>
        </w:tabs>
        <w:spacing w:line="281" w:lineRule="exact"/>
        <w:ind w:right="442" w:firstLine="426"/>
        <w:jc w:val="both"/>
        <w:rPr>
          <w:rStyle w:val="FontStyle12"/>
          <w:sz w:val="16"/>
          <w:szCs w:val="16"/>
        </w:rPr>
      </w:pPr>
      <w:r w:rsidRPr="00AB2D38">
        <w:rPr>
          <w:rStyle w:val="FontStyle12"/>
          <w:sz w:val="16"/>
          <w:szCs w:val="16"/>
        </w:rPr>
        <w:t>9.</w:t>
      </w:r>
      <w:r w:rsidRPr="000872EC">
        <w:rPr>
          <w:rStyle w:val="FontStyle13"/>
          <w:sz w:val="16"/>
          <w:szCs w:val="16"/>
        </w:rPr>
        <w:t xml:space="preserve"> (  )</w:t>
      </w:r>
      <w:r w:rsidRPr="00AB2D38">
        <w:rPr>
          <w:rStyle w:val="FontStyle12"/>
          <w:sz w:val="16"/>
          <w:szCs w:val="16"/>
        </w:rPr>
        <w:t xml:space="preserve">Yatay dairesel bir rayda dolanan bilyenin </w:t>
      </w:r>
      <w:r>
        <w:rPr>
          <w:rStyle w:val="FontStyle12"/>
          <w:sz w:val="16"/>
          <w:szCs w:val="16"/>
        </w:rPr>
        <w:t xml:space="preserve">kütlesi                 artırıldığında çizgisel </w:t>
      </w:r>
      <w:r w:rsidRPr="00AB2D38">
        <w:rPr>
          <w:rStyle w:val="FontStyle12"/>
          <w:sz w:val="16"/>
          <w:szCs w:val="16"/>
        </w:rPr>
        <w:t xml:space="preserve">hızının azalması açısal torkun </w:t>
      </w:r>
      <w:r>
        <w:rPr>
          <w:rStyle w:val="FontStyle12"/>
          <w:sz w:val="16"/>
          <w:szCs w:val="16"/>
        </w:rPr>
        <w:t>                  </w:t>
      </w:r>
      <w:r w:rsidRPr="00AB2D38">
        <w:rPr>
          <w:rStyle w:val="FontStyle12"/>
          <w:sz w:val="16"/>
          <w:szCs w:val="16"/>
        </w:rPr>
        <w:t>korunumu gereğidir.</w:t>
      </w:r>
      <w:r w:rsidRPr="00AB2D38">
        <w:rPr>
          <w:rStyle w:val="FontStyle12"/>
          <w:sz w:val="16"/>
          <w:szCs w:val="16"/>
        </w:rPr>
        <w:tab/>
      </w:r>
    </w:p>
    <w:p w:rsidR="00272E23" w:rsidRPr="007F590A" w:rsidRDefault="00272E23" w:rsidP="007F590A">
      <w:pPr>
        <w:pStyle w:val="ListParagraph"/>
        <w:spacing w:after="0"/>
        <w:ind w:left="426"/>
        <w:rPr>
          <w:rStyle w:val="FontStyle13"/>
          <w:sz w:val="16"/>
          <w:szCs w:val="16"/>
        </w:rPr>
      </w:pPr>
      <w:r w:rsidRPr="00AB2D38">
        <w:rPr>
          <w:rStyle w:val="FontStyle12"/>
          <w:sz w:val="16"/>
          <w:szCs w:val="16"/>
        </w:rPr>
        <w:t>10.</w:t>
      </w:r>
      <w:r w:rsidRPr="000872EC">
        <w:rPr>
          <w:rStyle w:val="FontStyle13"/>
          <w:sz w:val="16"/>
          <w:szCs w:val="16"/>
        </w:rPr>
        <w:t xml:space="preserve"> (  )</w:t>
      </w:r>
      <w:r w:rsidRPr="007F590A">
        <w:rPr>
          <w:rStyle w:val="FontStyle13"/>
          <w:sz w:val="16"/>
          <w:szCs w:val="16"/>
        </w:rPr>
        <w:t>Manyetik iki kutbun birbirine uyguladığı kuvvet temas gerektiren kuvvettir.</w:t>
      </w:r>
      <w:r w:rsidRPr="007F590A">
        <w:rPr>
          <w:rStyle w:val="FontStyle12"/>
          <w:sz w:val="16"/>
          <w:szCs w:val="16"/>
        </w:rPr>
        <w:br/>
      </w:r>
    </w:p>
    <w:p w:rsidR="00272E23" w:rsidRDefault="00272E23" w:rsidP="00DB7900">
      <w:pPr>
        <w:pStyle w:val="ListParagraph"/>
        <w:spacing w:after="0"/>
        <w:rPr>
          <w:rStyle w:val="FontStyle13"/>
          <w:sz w:val="18"/>
          <w:szCs w:val="18"/>
        </w:rPr>
      </w:pPr>
    </w:p>
    <w:p w:rsidR="00272E23" w:rsidRPr="00DB7900" w:rsidRDefault="00272E23" w:rsidP="00DB7900">
      <w:pPr>
        <w:pStyle w:val="ListParagraph"/>
        <w:spacing w:after="0"/>
        <w:rPr>
          <w:sz w:val="18"/>
          <w:szCs w:val="18"/>
        </w:rPr>
      </w:pPr>
    </w:p>
    <w:p w:rsidR="00272E23" w:rsidRDefault="00272E23" w:rsidP="00DB7900">
      <w:pPr>
        <w:pStyle w:val="ListParagraph"/>
        <w:spacing w:after="0"/>
        <w:rPr>
          <w:sz w:val="16"/>
          <w:szCs w:val="16"/>
        </w:rPr>
      </w:pPr>
    </w:p>
    <w:p w:rsidR="00272E23" w:rsidRDefault="00272E23" w:rsidP="00DB7900">
      <w:pPr>
        <w:pStyle w:val="ListParagraph"/>
        <w:spacing w:after="0"/>
        <w:rPr>
          <w:sz w:val="16"/>
          <w:szCs w:val="16"/>
        </w:rPr>
      </w:pPr>
    </w:p>
    <w:p w:rsidR="00272E23" w:rsidRDefault="00272E23" w:rsidP="00DB7900">
      <w:pPr>
        <w:pStyle w:val="ListParagraph"/>
        <w:spacing w:after="0"/>
        <w:rPr>
          <w:sz w:val="16"/>
          <w:szCs w:val="16"/>
        </w:rPr>
      </w:pPr>
    </w:p>
    <w:p w:rsidR="00272E23" w:rsidRDefault="00272E23" w:rsidP="00DB7900">
      <w:pPr>
        <w:pStyle w:val="ListParagraph"/>
        <w:spacing w:after="0"/>
        <w:rPr>
          <w:sz w:val="16"/>
          <w:szCs w:val="16"/>
        </w:rPr>
      </w:pPr>
      <w:hyperlink r:id="rId11" w:history="1">
        <w:r w:rsidRPr="004A1DB1">
          <w:rPr>
            <w:rStyle w:val="Hyperlink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272E23" w:rsidRDefault="00272E23" w:rsidP="00DB7900">
      <w:pPr>
        <w:pStyle w:val="ListParagraph"/>
        <w:spacing w:after="0"/>
        <w:rPr>
          <w:sz w:val="16"/>
          <w:szCs w:val="16"/>
        </w:rPr>
      </w:pPr>
    </w:p>
    <w:p w:rsidR="00272E23" w:rsidRDefault="00272E23" w:rsidP="00DB7900">
      <w:pPr>
        <w:pStyle w:val="ListParagraph"/>
        <w:spacing w:after="0"/>
        <w:rPr>
          <w:sz w:val="16"/>
          <w:szCs w:val="16"/>
        </w:rPr>
      </w:pPr>
    </w:p>
    <w:p w:rsidR="00272E23" w:rsidRPr="00DB7900" w:rsidRDefault="00272E23" w:rsidP="00DB7900">
      <w:pPr>
        <w:pStyle w:val="ListParagraph"/>
        <w:spacing w:after="0"/>
        <w:rPr>
          <w:sz w:val="16"/>
          <w:szCs w:val="16"/>
        </w:rPr>
      </w:pPr>
    </w:p>
    <w:sectPr w:rsidR="00272E23" w:rsidRPr="00DB7900" w:rsidSect="00002895">
      <w:type w:val="continuous"/>
      <w:pgSz w:w="11906" w:h="16838" w:code="9"/>
      <w:pgMar w:top="284" w:right="424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E23" w:rsidRDefault="00272E23" w:rsidP="0097413B">
      <w:pPr>
        <w:spacing w:after="0" w:line="240" w:lineRule="auto"/>
      </w:pPr>
      <w:r>
        <w:separator/>
      </w:r>
    </w:p>
  </w:endnote>
  <w:endnote w:type="continuationSeparator" w:id="0">
    <w:p w:rsidR="00272E23" w:rsidRDefault="00272E23" w:rsidP="009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E23" w:rsidRDefault="00272E23" w:rsidP="0097413B">
      <w:pPr>
        <w:spacing w:after="0" w:line="240" w:lineRule="auto"/>
      </w:pPr>
      <w:r>
        <w:separator/>
      </w:r>
    </w:p>
  </w:footnote>
  <w:footnote w:type="continuationSeparator" w:id="0">
    <w:p w:rsidR="00272E23" w:rsidRDefault="00272E23" w:rsidP="009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23" w:rsidRPr="00D20A3E" w:rsidRDefault="00272E23" w:rsidP="00D20A3E">
    <w:pPr>
      <w:pStyle w:val="Header"/>
      <w:tabs>
        <w:tab w:val="clear" w:pos="4536"/>
        <w:tab w:val="clear" w:pos="9072"/>
        <w:tab w:val="left" w:pos="3634"/>
      </w:tabs>
      <w:rPr>
        <w:sz w:val="28"/>
        <w:szCs w:val="16"/>
      </w:rPr>
    </w:pPr>
    <w:r>
      <w:rPr>
        <w:sz w:val="16"/>
        <w:szCs w:val="1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3981"/>
    <w:multiLevelType w:val="hybridMultilevel"/>
    <w:tmpl w:val="73A60744"/>
    <w:lvl w:ilvl="0" w:tplc="8CE474F6">
      <w:start w:val="12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">
    <w:nsid w:val="41146696"/>
    <w:multiLevelType w:val="singleLevel"/>
    <w:tmpl w:val="CC2891D6"/>
    <w:lvl w:ilvl="0">
      <w:start w:val="1"/>
      <w:numFmt w:val="decimal"/>
      <w:lvlText w:val="%1."/>
      <w:legacy w:legacy="1" w:legacySpace="0" w:legacyIndent="329"/>
      <w:lvlJc w:val="left"/>
      <w:rPr>
        <w:rFonts w:ascii="Arial" w:hAnsi="Arial" w:cs="Arial" w:hint="default"/>
      </w:rPr>
    </w:lvl>
  </w:abstractNum>
  <w:abstractNum w:abstractNumId="2">
    <w:nsid w:val="41E82915"/>
    <w:multiLevelType w:val="hybridMultilevel"/>
    <w:tmpl w:val="B452467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6321"/>
    <w:multiLevelType w:val="hybridMultilevel"/>
    <w:tmpl w:val="9D9C1A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13B"/>
    <w:rsid w:val="00002895"/>
    <w:rsid w:val="00052B54"/>
    <w:rsid w:val="000872EC"/>
    <w:rsid w:val="00112545"/>
    <w:rsid w:val="00125DD0"/>
    <w:rsid w:val="00162BC8"/>
    <w:rsid w:val="001A2A3A"/>
    <w:rsid w:val="001E3E25"/>
    <w:rsid w:val="00272E23"/>
    <w:rsid w:val="002932CF"/>
    <w:rsid w:val="002F09C5"/>
    <w:rsid w:val="002F363B"/>
    <w:rsid w:val="002F5C27"/>
    <w:rsid w:val="00303BEB"/>
    <w:rsid w:val="003663D2"/>
    <w:rsid w:val="00376C1E"/>
    <w:rsid w:val="003A5E78"/>
    <w:rsid w:val="003B27CE"/>
    <w:rsid w:val="003C4F72"/>
    <w:rsid w:val="003C615B"/>
    <w:rsid w:val="003D46DF"/>
    <w:rsid w:val="003E3731"/>
    <w:rsid w:val="00435F92"/>
    <w:rsid w:val="00456BF3"/>
    <w:rsid w:val="004A1DB1"/>
    <w:rsid w:val="005279C6"/>
    <w:rsid w:val="005D112A"/>
    <w:rsid w:val="005F6D97"/>
    <w:rsid w:val="006346F4"/>
    <w:rsid w:val="00644FE6"/>
    <w:rsid w:val="00686FBD"/>
    <w:rsid w:val="00687EF2"/>
    <w:rsid w:val="006A2A3B"/>
    <w:rsid w:val="006A352C"/>
    <w:rsid w:val="006D494E"/>
    <w:rsid w:val="006E7643"/>
    <w:rsid w:val="0071606E"/>
    <w:rsid w:val="007C0FE5"/>
    <w:rsid w:val="007C36E1"/>
    <w:rsid w:val="007C73F5"/>
    <w:rsid w:val="007D09D8"/>
    <w:rsid w:val="007E5B1E"/>
    <w:rsid w:val="007F1300"/>
    <w:rsid w:val="007F590A"/>
    <w:rsid w:val="0080477B"/>
    <w:rsid w:val="008116C1"/>
    <w:rsid w:val="008137F0"/>
    <w:rsid w:val="00813D9B"/>
    <w:rsid w:val="008D6BA3"/>
    <w:rsid w:val="00901633"/>
    <w:rsid w:val="0097413B"/>
    <w:rsid w:val="009B1F5B"/>
    <w:rsid w:val="009D1953"/>
    <w:rsid w:val="009F1AA3"/>
    <w:rsid w:val="00A30FF2"/>
    <w:rsid w:val="00A37E29"/>
    <w:rsid w:val="00A41816"/>
    <w:rsid w:val="00AB2D38"/>
    <w:rsid w:val="00AB422D"/>
    <w:rsid w:val="00AE1BAD"/>
    <w:rsid w:val="00AE4AA5"/>
    <w:rsid w:val="00B07E0D"/>
    <w:rsid w:val="00B75EBE"/>
    <w:rsid w:val="00BF612C"/>
    <w:rsid w:val="00CA11FF"/>
    <w:rsid w:val="00CC4920"/>
    <w:rsid w:val="00D20A3E"/>
    <w:rsid w:val="00D43D83"/>
    <w:rsid w:val="00DB7900"/>
    <w:rsid w:val="00DD6600"/>
    <w:rsid w:val="00E103B4"/>
    <w:rsid w:val="00E50BB4"/>
    <w:rsid w:val="00E55C8D"/>
    <w:rsid w:val="00E92A5F"/>
    <w:rsid w:val="00F03045"/>
    <w:rsid w:val="00F45363"/>
    <w:rsid w:val="00F54D22"/>
    <w:rsid w:val="00F557DC"/>
    <w:rsid w:val="00F60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6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4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7413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74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7413B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49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20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0A3E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uiPriority w:val="99"/>
    <w:rsid w:val="008137F0"/>
    <w:pPr>
      <w:widowControl w:val="0"/>
      <w:autoSpaceDE w:val="0"/>
      <w:autoSpaceDN w:val="0"/>
      <w:adjustRightInd w:val="0"/>
      <w:spacing w:after="0" w:line="281" w:lineRule="exact"/>
      <w:ind w:firstLine="350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2">
    <w:name w:val="Font Style12"/>
    <w:basedOn w:val="DefaultParagraphFont"/>
    <w:uiPriority w:val="99"/>
    <w:rsid w:val="008137F0"/>
    <w:rPr>
      <w:rFonts w:ascii="Arial" w:hAnsi="Arial" w:cs="Arial"/>
      <w:sz w:val="20"/>
      <w:szCs w:val="20"/>
    </w:rPr>
  </w:style>
  <w:style w:type="paragraph" w:customStyle="1" w:styleId="Style5">
    <w:name w:val="Style5"/>
    <w:basedOn w:val="Normal"/>
    <w:uiPriority w:val="99"/>
    <w:rsid w:val="008137F0"/>
    <w:pPr>
      <w:widowControl w:val="0"/>
      <w:autoSpaceDE w:val="0"/>
      <w:autoSpaceDN w:val="0"/>
      <w:adjustRightInd w:val="0"/>
      <w:spacing w:after="0" w:line="281" w:lineRule="exact"/>
      <w:ind w:firstLine="288"/>
      <w:jc w:val="both"/>
    </w:pPr>
    <w:rPr>
      <w:rFonts w:ascii="MS Reference Sans Serif" w:eastAsia="Times New Roman" w:hAnsi="MS Reference Sans Serif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DB7900"/>
    <w:pPr>
      <w:widowControl w:val="0"/>
      <w:autoSpaceDE w:val="0"/>
      <w:autoSpaceDN w:val="0"/>
      <w:adjustRightInd w:val="0"/>
      <w:spacing w:after="0" w:line="286" w:lineRule="exact"/>
      <w:ind w:hanging="329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3">
    <w:name w:val="Font Style13"/>
    <w:basedOn w:val="DefaultParagraphFont"/>
    <w:uiPriority w:val="99"/>
    <w:rsid w:val="00DB7900"/>
    <w:rPr>
      <w:rFonts w:ascii="Arial" w:hAnsi="Arial" w:cs="Arial"/>
      <w:sz w:val="20"/>
      <w:szCs w:val="20"/>
    </w:rPr>
  </w:style>
  <w:style w:type="paragraph" w:customStyle="1" w:styleId="Style4">
    <w:name w:val="Style4"/>
    <w:basedOn w:val="Normal"/>
    <w:uiPriority w:val="99"/>
    <w:rsid w:val="000872EC"/>
    <w:pPr>
      <w:widowControl w:val="0"/>
      <w:autoSpaceDE w:val="0"/>
      <w:autoSpaceDN w:val="0"/>
      <w:adjustRightInd w:val="0"/>
      <w:spacing w:after="0" w:line="286" w:lineRule="exact"/>
      <w:ind w:hanging="221"/>
    </w:pPr>
    <w:rPr>
      <w:rFonts w:ascii="Arial" w:eastAsia="Times New Roman" w:hAnsi="Arial" w:cs="Arial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3C61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595</Words>
  <Characters>3395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</dc:creator>
  <cp:keywords/>
  <dc:description/>
  <cp:lastModifiedBy>edanur</cp:lastModifiedBy>
  <cp:revision>5</cp:revision>
  <cp:lastPrinted>2011-03-17T19:14:00Z</cp:lastPrinted>
  <dcterms:created xsi:type="dcterms:W3CDTF">2005-09-08T20:36:00Z</dcterms:created>
  <dcterms:modified xsi:type="dcterms:W3CDTF">2012-02-23T20:01:00Z</dcterms:modified>
</cp:coreProperties>
</file>